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B478" w14:textId="77777777" w:rsidR="00FF0129" w:rsidRDefault="00FF0129" w:rsidP="00DA21F5">
      <w:pPr>
        <w:widowControl w:val="0"/>
        <w:jc w:val="right"/>
        <w:rPr>
          <w:rFonts w:cs="Arial"/>
          <w:snapToGrid w:val="0"/>
          <w:kern w:val="22"/>
          <w:szCs w:val="18"/>
        </w:rPr>
      </w:pPr>
    </w:p>
    <w:p w14:paraId="663AC880" w14:textId="77777777" w:rsidR="00EF5425" w:rsidRDefault="00CE37B1" w:rsidP="00EF5425">
      <w:pPr>
        <w:widowControl w:val="0"/>
        <w:ind w:left="4820"/>
        <w:jc w:val="left"/>
        <w:rPr>
          <w:rFonts w:cs="Arial"/>
          <w:snapToGrid w:val="0"/>
          <w:kern w:val="22"/>
          <w:szCs w:val="18"/>
        </w:rPr>
      </w:pPr>
      <w:r>
        <w:rPr>
          <w:rFonts w:cs="Arial"/>
          <w:snapToGrid w:val="0"/>
          <w:kern w:val="22"/>
          <w:szCs w:val="18"/>
        </w:rPr>
        <w:t xml:space="preserve">Załącznik </w:t>
      </w:r>
      <w:r w:rsidR="00EF5425">
        <w:rPr>
          <w:rFonts w:cs="Arial"/>
          <w:snapToGrid w:val="0"/>
          <w:kern w:val="22"/>
          <w:szCs w:val="18"/>
        </w:rPr>
        <w:t>nr…</w:t>
      </w:r>
      <w:proofErr w:type="gramStart"/>
      <w:r w:rsidR="00EF5425">
        <w:rPr>
          <w:rFonts w:cs="Arial"/>
          <w:snapToGrid w:val="0"/>
          <w:kern w:val="22"/>
          <w:szCs w:val="18"/>
        </w:rPr>
        <w:t>…….</w:t>
      </w:r>
      <w:proofErr w:type="gramEnd"/>
      <w:r w:rsidR="00EF5425">
        <w:rPr>
          <w:rFonts w:cs="Arial"/>
          <w:snapToGrid w:val="0"/>
          <w:kern w:val="22"/>
          <w:szCs w:val="18"/>
        </w:rPr>
        <w:t>.</w:t>
      </w:r>
    </w:p>
    <w:p w14:paraId="3BD4B0FB" w14:textId="3542FEEE" w:rsidR="00DA21F5" w:rsidRPr="008A5FD6" w:rsidRDefault="00AD6C89" w:rsidP="00DA21F5">
      <w:pPr>
        <w:widowControl w:val="0"/>
        <w:jc w:val="right"/>
        <w:rPr>
          <w:rFonts w:cs="Arial"/>
          <w:snapToGrid w:val="0"/>
          <w:kern w:val="22"/>
          <w:szCs w:val="18"/>
        </w:rPr>
      </w:pPr>
      <w:r>
        <w:rPr>
          <w:rFonts w:cs="Arial"/>
          <w:snapToGrid w:val="0"/>
          <w:kern w:val="22"/>
          <w:szCs w:val="18"/>
        </w:rPr>
        <w:t>do protokołu kontroli</w:t>
      </w:r>
      <w:r w:rsidR="00DA21F5" w:rsidRPr="008A5FD6">
        <w:rPr>
          <w:rFonts w:cs="Arial"/>
          <w:snapToGrid w:val="0"/>
          <w:kern w:val="22"/>
          <w:szCs w:val="18"/>
        </w:rPr>
        <w:t xml:space="preserve"> nr rej.: …………………</w:t>
      </w:r>
      <w:proofErr w:type="gramStart"/>
      <w:r w:rsidR="00DA21F5" w:rsidRPr="008A5FD6">
        <w:rPr>
          <w:rFonts w:cs="Arial"/>
          <w:snapToGrid w:val="0"/>
          <w:kern w:val="22"/>
          <w:szCs w:val="18"/>
        </w:rPr>
        <w:t>…….</w:t>
      </w:r>
      <w:proofErr w:type="gramEnd"/>
      <w:r w:rsidR="00DA21F5" w:rsidRPr="008A5FD6">
        <w:rPr>
          <w:rFonts w:cs="Arial"/>
          <w:snapToGrid w:val="0"/>
          <w:kern w:val="22"/>
          <w:szCs w:val="18"/>
        </w:rPr>
        <w:t>.</w:t>
      </w:r>
    </w:p>
    <w:p w14:paraId="48D10548" w14:textId="3C6145A9" w:rsidR="00DA21F5" w:rsidRPr="00FF0129" w:rsidRDefault="00DA21F5" w:rsidP="00FF0129">
      <w:pPr>
        <w:spacing w:after="120"/>
        <w:rPr>
          <w:rFonts w:cs="Arial"/>
          <w:kern w:val="22"/>
          <w:szCs w:val="18"/>
        </w:rPr>
      </w:pPr>
      <w:r w:rsidRPr="008A5FD6">
        <w:rPr>
          <w:rFonts w:cs="Arial"/>
          <w:kern w:val="22"/>
          <w:szCs w:val="18"/>
        </w:rPr>
        <w:t>Nr rej.</w:t>
      </w:r>
      <w:r w:rsidR="004715A9" w:rsidRPr="008A5FD6">
        <w:rPr>
          <w:rFonts w:cs="Arial"/>
          <w:kern w:val="22"/>
          <w:szCs w:val="18"/>
        </w:rPr>
        <w:t xml:space="preserve">: </w:t>
      </w:r>
      <w:r w:rsidRPr="008A5FD6">
        <w:rPr>
          <w:rFonts w:cs="Arial"/>
          <w:szCs w:val="22"/>
        </w:rPr>
        <w:t>…………………………………</w:t>
      </w:r>
    </w:p>
    <w:p w14:paraId="15C46C15" w14:textId="77777777" w:rsidR="00DA21F5" w:rsidRDefault="00DA21F5" w:rsidP="00DA21F5">
      <w:pPr>
        <w:widowControl w:val="0"/>
        <w:jc w:val="center"/>
        <w:rPr>
          <w:rFonts w:cs="Arial"/>
          <w:b/>
          <w:snapToGrid w:val="0"/>
          <w:spacing w:val="100"/>
          <w:kern w:val="22"/>
          <w:szCs w:val="18"/>
        </w:rPr>
      </w:pPr>
      <w:r w:rsidRPr="008A5FD6">
        <w:rPr>
          <w:rFonts w:cs="Arial"/>
          <w:b/>
          <w:snapToGrid w:val="0"/>
          <w:spacing w:val="100"/>
          <w:kern w:val="22"/>
          <w:szCs w:val="18"/>
        </w:rPr>
        <w:t>PROTOKÓŁ KONTROLI WYROBU</w:t>
      </w:r>
    </w:p>
    <w:p w14:paraId="72DA1B8B" w14:textId="03419767" w:rsidR="00FF0129" w:rsidRPr="008A5FD6" w:rsidRDefault="00F110D5" w:rsidP="00DA21F5">
      <w:pPr>
        <w:widowControl w:val="0"/>
        <w:jc w:val="center"/>
        <w:rPr>
          <w:rFonts w:cs="Arial"/>
          <w:b/>
          <w:snapToGrid w:val="0"/>
          <w:spacing w:val="100"/>
          <w:kern w:val="22"/>
          <w:szCs w:val="18"/>
        </w:rPr>
      </w:pPr>
      <w:r>
        <w:rPr>
          <w:rFonts w:cs="Arial"/>
          <w:b/>
          <w:snapToGrid w:val="0"/>
          <w:spacing w:val="100"/>
          <w:kern w:val="22"/>
          <w:szCs w:val="18"/>
        </w:rPr>
        <w:t>NIESPEŁNIAJĄCEGO WYMAGAŃ LUB STWARZAJĄCEGO</w:t>
      </w:r>
      <w:r w:rsidR="00FF0129">
        <w:rPr>
          <w:rFonts w:cs="Arial"/>
          <w:b/>
          <w:snapToGrid w:val="0"/>
          <w:spacing w:val="100"/>
          <w:kern w:val="22"/>
          <w:szCs w:val="18"/>
        </w:rPr>
        <w:t xml:space="preserve"> ZAGROŻENIE</w:t>
      </w:r>
    </w:p>
    <w:p w14:paraId="2B731BB3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</w:p>
    <w:p w14:paraId="79FA7319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 xml:space="preserve">Informacje o wyrobie </w:t>
      </w:r>
      <w:r w:rsidR="000B4A42">
        <w:rPr>
          <w:rFonts w:cs="Arial"/>
          <w:snapToGrid w:val="0"/>
          <w:kern w:val="22"/>
          <w:szCs w:val="18"/>
        </w:rPr>
        <w:t>nie</w:t>
      </w:r>
      <w:r w:rsidRPr="008A5FD6">
        <w:rPr>
          <w:rFonts w:cs="Arial"/>
          <w:snapToGrid w:val="0"/>
          <w:kern w:val="22"/>
          <w:szCs w:val="18"/>
        </w:rPr>
        <w:t>spełniającym wymaga</w:t>
      </w:r>
      <w:r w:rsidR="000B4A42">
        <w:rPr>
          <w:rFonts w:cs="Arial"/>
          <w:snapToGrid w:val="0"/>
          <w:kern w:val="22"/>
          <w:szCs w:val="18"/>
        </w:rPr>
        <w:t>ń</w:t>
      </w:r>
      <w:r w:rsidRPr="008A5FD6">
        <w:rPr>
          <w:rFonts w:cs="Arial"/>
          <w:snapToGrid w:val="0"/>
          <w:kern w:val="22"/>
          <w:szCs w:val="18"/>
        </w:rPr>
        <w:t xml:space="preserve"> </w:t>
      </w:r>
      <w:r w:rsidR="00DD766C">
        <w:rPr>
          <w:rFonts w:cs="Arial"/>
          <w:snapToGrid w:val="0"/>
          <w:kern w:val="22"/>
          <w:szCs w:val="18"/>
        </w:rPr>
        <w:t xml:space="preserve">/ </w:t>
      </w:r>
      <w:r w:rsidR="00274F15">
        <w:rPr>
          <w:rFonts w:cs="Arial"/>
          <w:snapToGrid w:val="0"/>
          <w:kern w:val="22"/>
          <w:szCs w:val="18"/>
        </w:rPr>
        <w:t>stwarzającym zagrożenie</w:t>
      </w:r>
      <w:r w:rsidR="00DD766C">
        <w:rPr>
          <w:rFonts w:cs="Arial"/>
          <w:snapToGrid w:val="0"/>
          <w:kern w:val="22"/>
          <w:szCs w:val="18"/>
        </w:rPr>
        <w:t xml:space="preserve"> </w:t>
      </w:r>
      <w:r w:rsidR="00DD766C" w:rsidRPr="00AF1C5B">
        <w:rPr>
          <w:rFonts w:cs="Arial"/>
          <w:kern w:val="22"/>
          <w:sz w:val="16"/>
          <w:szCs w:val="16"/>
          <w:vertAlign w:val="superscript"/>
        </w:rPr>
        <w:t>(*)</w:t>
      </w:r>
      <w:r w:rsidRPr="008A5FD6">
        <w:rPr>
          <w:rFonts w:cs="Arial"/>
          <w:snapToGrid w:val="0"/>
          <w:kern w:val="22"/>
          <w:szCs w:val="18"/>
        </w:rPr>
        <w:t>:</w:t>
      </w:r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140"/>
        <w:gridCol w:w="1760"/>
        <w:gridCol w:w="3500"/>
      </w:tblGrid>
      <w:tr w:rsidR="008A5FD6" w:rsidRPr="008A5FD6" w14:paraId="63664F0B" w14:textId="77777777" w:rsidTr="0043356F">
        <w:trPr>
          <w:trHeight w:val="440"/>
        </w:trPr>
        <w:tc>
          <w:tcPr>
            <w:tcW w:w="9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7474" w14:textId="73E06532" w:rsidR="00DA21F5" w:rsidRPr="008A5FD6" w:rsidRDefault="002F7CD8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1. </w:t>
            </w:r>
            <w:r w:rsidR="00DA21F5" w:rsidRPr="008A5FD6">
              <w:rPr>
                <w:rFonts w:cs="Arial"/>
                <w:szCs w:val="22"/>
              </w:rPr>
              <w:t>Nazwa wyrobu:</w:t>
            </w:r>
          </w:p>
        </w:tc>
      </w:tr>
      <w:tr w:rsidR="008A5FD6" w:rsidRPr="008A5FD6" w14:paraId="2268863A" w14:textId="77777777" w:rsidTr="0043356F">
        <w:trPr>
          <w:trHeight w:val="41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4F15" w14:textId="3366B216" w:rsidR="00DA21F5" w:rsidRPr="008A5FD6" w:rsidRDefault="002F7CD8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2. </w:t>
            </w:r>
            <w:r w:rsidR="00DA21F5" w:rsidRPr="008A5FD6">
              <w:rPr>
                <w:rFonts w:cs="Arial"/>
                <w:szCs w:val="22"/>
              </w:rPr>
              <w:t>Marka:</w:t>
            </w:r>
          </w:p>
        </w:tc>
        <w:tc>
          <w:tcPr>
            <w:tcW w:w="3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DBCA9" w14:textId="3151260B" w:rsidR="00DA21F5" w:rsidRPr="008A5FD6" w:rsidRDefault="002F7CD8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3. </w:t>
            </w:r>
            <w:r w:rsidR="00DA21F5" w:rsidRPr="008A5FD6">
              <w:rPr>
                <w:rFonts w:cs="Arial"/>
                <w:szCs w:val="22"/>
              </w:rPr>
              <w:t>Nr modelu/typ: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B65AE" w14:textId="2101EC8B" w:rsidR="00DA21F5" w:rsidRPr="008A5FD6" w:rsidRDefault="002F7CD8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4. </w:t>
            </w:r>
            <w:r w:rsidR="00DA21F5" w:rsidRPr="008A5FD6">
              <w:rPr>
                <w:rFonts w:cs="Arial"/>
                <w:szCs w:val="22"/>
              </w:rPr>
              <w:t>Nr seryjny:</w:t>
            </w:r>
          </w:p>
        </w:tc>
      </w:tr>
      <w:tr w:rsidR="008A5FD6" w:rsidRPr="008A5FD6" w14:paraId="059DD961" w14:textId="77777777" w:rsidTr="0043356F">
        <w:trPr>
          <w:trHeight w:val="411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1386" w14:textId="227CFA8A" w:rsidR="00DA21F5" w:rsidRPr="008A5FD6" w:rsidRDefault="002F7CD8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5. </w:t>
            </w:r>
            <w:r w:rsidR="00DA21F5" w:rsidRPr="008A5FD6">
              <w:rPr>
                <w:rFonts w:cs="Arial"/>
                <w:szCs w:val="22"/>
              </w:rPr>
              <w:t>Data produkcji: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3B4DA" w14:textId="1AFE62EA" w:rsidR="00DA21F5" w:rsidRPr="008A5FD6" w:rsidRDefault="002F7CD8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6. </w:t>
            </w:r>
            <w:r w:rsidR="00DA21F5" w:rsidRPr="008A5FD6">
              <w:rPr>
                <w:rFonts w:cs="Arial"/>
                <w:szCs w:val="22"/>
              </w:rPr>
              <w:t>Data ważności:</w:t>
            </w:r>
          </w:p>
        </w:tc>
      </w:tr>
      <w:tr w:rsidR="008A5FD6" w:rsidRPr="008A5FD6" w14:paraId="1D6F5666" w14:textId="77777777" w:rsidTr="0043356F">
        <w:trPr>
          <w:trHeight w:val="497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0AF9" w14:textId="3765D185" w:rsidR="00DA21F5" w:rsidRPr="008A5FD6" w:rsidRDefault="002F7CD8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7. </w:t>
            </w:r>
            <w:r w:rsidR="00DA21F5" w:rsidRPr="008A5FD6">
              <w:rPr>
                <w:rFonts w:cs="Arial"/>
                <w:szCs w:val="22"/>
              </w:rPr>
              <w:t>Dyrektywy określające wymagania:</w:t>
            </w:r>
            <w:r w:rsidR="00EC6E8F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6B6CA" w14:textId="18C51AA3" w:rsidR="00DA21F5" w:rsidRPr="008A5FD6" w:rsidRDefault="002F7CD8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8. </w:t>
            </w:r>
            <w:r w:rsidR="00DA21F5" w:rsidRPr="008A5FD6">
              <w:rPr>
                <w:rFonts w:cs="Arial"/>
                <w:szCs w:val="22"/>
              </w:rPr>
              <w:t>Kraj pochodzenia:</w:t>
            </w:r>
          </w:p>
        </w:tc>
      </w:tr>
    </w:tbl>
    <w:p w14:paraId="535259ED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4836"/>
      </w:tblGrid>
      <w:tr w:rsidR="008A5FD6" w:rsidRPr="008A5FD6" w14:paraId="3881E537" w14:textId="77777777" w:rsidTr="0043356F">
        <w:trPr>
          <w:trHeight w:val="86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AEE5" w14:textId="77777777" w:rsidR="00DA21F5" w:rsidRPr="008A5FD6" w:rsidRDefault="00DA21F5" w:rsidP="00DA21F5">
            <w:pPr>
              <w:jc w:val="center"/>
              <w:rPr>
                <w:rFonts w:cs="Arial"/>
                <w:szCs w:val="22"/>
              </w:rPr>
            </w:pPr>
            <w:r w:rsidRPr="008A5FD6">
              <w:rPr>
                <w:rFonts w:cs="Arial"/>
                <w:szCs w:val="22"/>
              </w:rPr>
              <w:t>Informacje o producencie</w:t>
            </w: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39D8" w14:textId="7E3D632F" w:rsidR="00DA21F5" w:rsidRPr="008A5FD6" w:rsidRDefault="00DA21F5" w:rsidP="00FA6C06">
            <w:pPr>
              <w:jc w:val="center"/>
              <w:rPr>
                <w:rFonts w:cs="Arial"/>
                <w:szCs w:val="22"/>
              </w:rPr>
            </w:pPr>
            <w:r w:rsidRPr="008A5FD6">
              <w:rPr>
                <w:rFonts w:cs="Arial"/>
                <w:szCs w:val="22"/>
              </w:rPr>
              <w:t xml:space="preserve">Informacje o stronie postępowania w Polsce </w:t>
            </w:r>
            <w:r w:rsidR="00FA6C06" w:rsidRPr="00BC2B09">
              <w:rPr>
                <w:rFonts w:cs="Arial"/>
                <w:sz w:val="16"/>
                <w:szCs w:val="16"/>
              </w:rPr>
              <w:t>(upoważniony przedstawicie/importer/dystrybutor/instalator</w:t>
            </w:r>
            <w:r w:rsidR="00FA6C06" w:rsidRPr="00BC2B09">
              <w:rPr>
                <w:rFonts w:cs="Arial"/>
                <w:sz w:val="16"/>
                <w:szCs w:val="16"/>
                <w:vertAlign w:val="superscript"/>
              </w:rPr>
              <w:t xml:space="preserve"> –  </w:t>
            </w:r>
            <w:r w:rsidR="00FA6C06" w:rsidRPr="00BC2B09">
              <w:rPr>
                <w:rFonts w:cs="Arial"/>
                <w:sz w:val="16"/>
                <w:szCs w:val="16"/>
              </w:rPr>
              <w:br/>
              <w:t xml:space="preserve">w przypadku wyrobów podlegających dyrektywie </w:t>
            </w:r>
            <w:proofErr w:type="gramStart"/>
            <w:r w:rsidR="00FA6C06" w:rsidRPr="00BC2B09">
              <w:rPr>
                <w:rFonts w:cs="Arial"/>
                <w:sz w:val="16"/>
                <w:szCs w:val="16"/>
              </w:rPr>
              <w:t>dźwigowej</w:t>
            </w:r>
            <w:r w:rsidR="00FA6C06" w:rsidRPr="00BC2B09">
              <w:rPr>
                <w:rFonts w:cs="Arial"/>
                <w:sz w:val="16"/>
                <w:szCs w:val="16"/>
                <w:vertAlign w:val="superscript"/>
              </w:rPr>
              <w:t>(</w:t>
            </w:r>
            <w:proofErr w:type="gramEnd"/>
            <w:r w:rsidR="00FA6C06" w:rsidRPr="00BC2B09">
              <w:rPr>
                <w:rFonts w:cs="Arial"/>
                <w:sz w:val="16"/>
                <w:szCs w:val="16"/>
                <w:vertAlign w:val="superscript"/>
              </w:rPr>
              <w:t>*)</w:t>
            </w:r>
            <w:r w:rsidR="00FA6C06" w:rsidRPr="00BC2B09">
              <w:rPr>
                <w:rFonts w:cs="Arial"/>
                <w:sz w:val="16"/>
                <w:szCs w:val="16"/>
              </w:rPr>
              <w:t>)</w:t>
            </w:r>
          </w:p>
        </w:tc>
      </w:tr>
      <w:tr w:rsidR="002F7CD8" w:rsidRPr="008A5FD6" w14:paraId="5A07C03E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4F56" w14:textId="59463A9E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9. </w:t>
            </w:r>
            <w:r w:rsidRPr="004060C4">
              <w:rPr>
                <w:rFonts w:cs="Arial"/>
                <w:sz w:val="16"/>
                <w:szCs w:val="16"/>
              </w:rPr>
              <w:t>Nazwa: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786B6" w14:textId="1B26A1A7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10. </w:t>
            </w:r>
            <w:r w:rsidRPr="003847F6">
              <w:rPr>
                <w:rFonts w:cs="Arial"/>
                <w:sz w:val="16"/>
                <w:szCs w:val="16"/>
              </w:rPr>
              <w:t>Nazwa:</w:t>
            </w:r>
          </w:p>
        </w:tc>
      </w:tr>
      <w:tr w:rsidR="002F7CD8" w:rsidRPr="008A5FD6" w14:paraId="129D546F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F957" w14:textId="08AB0010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11. </w:t>
            </w:r>
            <w:r w:rsidRPr="004060C4">
              <w:rPr>
                <w:rFonts w:cs="Arial"/>
                <w:sz w:val="16"/>
                <w:szCs w:val="16"/>
              </w:rPr>
              <w:t>NIP: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8713E" w14:textId="3A987D0A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12. </w:t>
            </w:r>
            <w:r w:rsidRPr="003847F6">
              <w:rPr>
                <w:rFonts w:cs="Arial"/>
                <w:sz w:val="16"/>
                <w:szCs w:val="16"/>
              </w:rPr>
              <w:t>NIP:</w:t>
            </w:r>
          </w:p>
        </w:tc>
      </w:tr>
      <w:tr w:rsidR="002F7CD8" w:rsidRPr="008A5FD6" w14:paraId="14F97950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D1EF" w14:textId="6704CADB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13. </w:t>
            </w:r>
            <w:r w:rsidRPr="004060C4">
              <w:rPr>
                <w:rFonts w:cs="Arial"/>
                <w:sz w:val="16"/>
                <w:szCs w:val="16"/>
              </w:rPr>
              <w:t>REGON: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E8CB9" w14:textId="6580C223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14. REGON</w:t>
            </w:r>
            <w:r w:rsidRPr="003847F6">
              <w:rPr>
                <w:rFonts w:cs="Arial"/>
                <w:sz w:val="16"/>
                <w:szCs w:val="16"/>
              </w:rPr>
              <w:t>:</w:t>
            </w:r>
          </w:p>
        </w:tc>
      </w:tr>
      <w:tr w:rsidR="002F7CD8" w:rsidRPr="008A5FD6" w14:paraId="7888B29C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BF50" w14:textId="21C4CA2C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15. </w:t>
            </w:r>
            <w:r w:rsidRPr="004060C4">
              <w:rPr>
                <w:rFonts w:cs="Arial"/>
                <w:sz w:val="16"/>
                <w:szCs w:val="16"/>
              </w:rPr>
              <w:t>KRS: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B4452" w14:textId="51C1CFB6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16. </w:t>
            </w:r>
            <w:r w:rsidRPr="003847F6">
              <w:rPr>
                <w:rFonts w:cs="Arial"/>
                <w:sz w:val="16"/>
                <w:szCs w:val="16"/>
              </w:rPr>
              <w:t>KRS:</w:t>
            </w:r>
          </w:p>
        </w:tc>
      </w:tr>
      <w:tr w:rsidR="002F7CD8" w:rsidRPr="008A5FD6" w14:paraId="01BF7595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0D0C" w14:textId="245A9E51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17. </w:t>
            </w:r>
            <w:r w:rsidRPr="004060C4">
              <w:rPr>
                <w:rFonts w:cs="Arial"/>
                <w:sz w:val="16"/>
                <w:szCs w:val="16"/>
              </w:rPr>
              <w:t>Siedziba i adres: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6614C" w14:textId="7A8B1022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18. </w:t>
            </w:r>
            <w:r w:rsidRPr="003847F6">
              <w:rPr>
                <w:rFonts w:cs="Arial"/>
                <w:sz w:val="16"/>
                <w:szCs w:val="16"/>
              </w:rPr>
              <w:t>Siedziba i adres:</w:t>
            </w:r>
          </w:p>
        </w:tc>
      </w:tr>
      <w:tr w:rsidR="002F7CD8" w:rsidRPr="008A5FD6" w14:paraId="70FD31AB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87DB" w14:textId="71A92850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19. </w:t>
            </w:r>
            <w:r w:rsidRPr="004060C4">
              <w:rPr>
                <w:rFonts w:cs="Arial"/>
                <w:sz w:val="16"/>
                <w:szCs w:val="16"/>
              </w:rPr>
              <w:t>Telefon: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EB547" w14:textId="20E63551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20. </w:t>
            </w:r>
            <w:r w:rsidRPr="003847F6">
              <w:rPr>
                <w:rFonts w:cs="Arial"/>
                <w:sz w:val="16"/>
                <w:szCs w:val="16"/>
              </w:rPr>
              <w:t>Telefon:</w:t>
            </w:r>
          </w:p>
        </w:tc>
      </w:tr>
      <w:tr w:rsidR="002F7CD8" w:rsidRPr="008A5FD6" w14:paraId="6104B18E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54E6" w14:textId="7B4C4E63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21. </w:t>
            </w:r>
            <w:r w:rsidRPr="004060C4">
              <w:rPr>
                <w:rFonts w:cs="Arial"/>
                <w:sz w:val="16"/>
                <w:szCs w:val="16"/>
              </w:rPr>
              <w:t>Fax: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0C50F" w14:textId="68F54783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22. </w:t>
            </w:r>
            <w:r w:rsidRPr="003847F6">
              <w:rPr>
                <w:rFonts w:cs="Arial"/>
                <w:sz w:val="16"/>
                <w:szCs w:val="16"/>
              </w:rPr>
              <w:t>Fax:</w:t>
            </w:r>
          </w:p>
        </w:tc>
      </w:tr>
      <w:tr w:rsidR="002F7CD8" w:rsidRPr="008A5FD6" w14:paraId="7336C2B6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7E03" w14:textId="41734161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23. </w:t>
            </w:r>
            <w:r w:rsidRPr="004060C4">
              <w:rPr>
                <w:rFonts w:cs="Arial"/>
                <w:sz w:val="16"/>
                <w:szCs w:val="16"/>
              </w:rPr>
              <w:t>Email: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B025F" w14:textId="7F3B24E8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24. </w:t>
            </w:r>
            <w:r w:rsidRPr="003847F6">
              <w:rPr>
                <w:rFonts w:cs="Arial"/>
                <w:sz w:val="16"/>
                <w:szCs w:val="16"/>
              </w:rPr>
              <w:t>Email:</w:t>
            </w:r>
          </w:p>
        </w:tc>
      </w:tr>
      <w:tr w:rsidR="002F7CD8" w:rsidRPr="008A5FD6" w14:paraId="02F29875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B5E8" w14:textId="7D94DECA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25. </w:t>
            </w:r>
            <w:r w:rsidRPr="004060C4">
              <w:rPr>
                <w:rFonts w:cs="Arial"/>
                <w:sz w:val="16"/>
                <w:szCs w:val="16"/>
              </w:rPr>
              <w:t>Forma prawna: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74D71" w14:textId="0ADBC011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26. </w:t>
            </w:r>
            <w:r w:rsidRPr="003847F6">
              <w:rPr>
                <w:rFonts w:cs="Arial"/>
                <w:sz w:val="16"/>
                <w:szCs w:val="16"/>
              </w:rPr>
              <w:t>Forma prawna:</w:t>
            </w:r>
          </w:p>
        </w:tc>
      </w:tr>
      <w:tr w:rsidR="002F7CD8" w:rsidRPr="008A5FD6" w14:paraId="6B77FBED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8105" w14:textId="365C1AF4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27. </w:t>
            </w:r>
            <w:r w:rsidRPr="004060C4">
              <w:rPr>
                <w:rFonts w:cs="Arial"/>
                <w:sz w:val="16"/>
                <w:szCs w:val="16"/>
              </w:rPr>
              <w:t>Forma własności: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55F5B" w14:textId="6365A278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28. </w:t>
            </w:r>
            <w:r w:rsidRPr="003847F6">
              <w:rPr>
                <w:rFonts w:cs="Arial"/>
                <w:sz w:val="16"/>
                <w:szCs w:val="16"/>
              </w:rPr>
              <w:t>Forma własności:</w:t>
            </w:r>
          </w:p>
        </w:tc>
      </w:tr>
      <w:tr w:rsidR="002F7CD8" w:rsidRPr="008A5FD6" w14:paraId="3339304B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9314" w14:textId="7C630F53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29. </w:t>
            </w:r>
            <w:r w:rsidRPr="004060C4">
              <w:rPr>
                <w:rFonts w:cs="Arial"/>
                <w:sz w:val="16"/>
                <w:szCs w:val="16"/>
              </w:rPr>
              <w:t>EKD: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F5A54" w14:textId="38B7B5E0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30. </w:t>
            </w:r>
            <w:r w:rsidRPr="003847F6">
              <w:rPr>
                <w:rFonts w:cs="Arial"/>
                <w:sz w:val="16"/>
                <w:szCs w:val="16"/>
              </w:rPr>
              <w:t>E</w:t>
            </w:r>
            <w:r>
              <w:rPr>
                <w:rFonts w:cs="Arial"/>
                <w:sz w:val="16"/>
                <w:szCs w:val="16"/>
              </w:rPr>
              <w:t>KD</w:t>
            </w:r>
            <w:r w:rsidRPr="003847F6">
              <w:rPr>
                <w:rFonts w:cs="Arial"/>
                <w:sz w:val="16"/>
                <w:szCs w:val="16"/>
              </w:rPr>
              <w:t>:</w:t>
            </w:r>
          </w:p>
        </w:tc>
      </w:tr>
      <w:tr w:rsidR="002F7CD8" w:rsidRPr="008A5FD6" w14:paraId="73954517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76AD" w14:textId="11C09685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31. </w:t>
            </w:r>
            <w:r w:rsidRPr="004060C4">
              <w:rPr>
                <w:rFonts w:cs="Arial"/>
                <w:sz w:val="16"/>
                <w:szCs w:val="16"/>
              </w:rPr>
              <w:t>Zatrudnienie: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BA4FD" w14:textId="56F67F62" w:rsidR="002F7CD8" w:rsidRPr="008A5FD6" w:rsidRDefault="002F7CD8" w:rsidP="002F7CD8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32. </w:t>
            </w:r>
            <w:r w:rsidRPr="003847F6">
              <w:rPr>
                <w:rFonts w:cs="Arial"/>
                <w:sz w:val="16"/>
                <w:szCs w:val="16"/>
              </w:rPr>
              <w:t>Zatrudnienie:</w:t>
            </w:r>
          </w:p>
        </w:tc>
      </w:tr>
    </w:tbl>
    <w:p w14:paraId="408872A0" w14:textId="77777777" w:rsidR="00DA21F5" w:rsidRPr="008A5FD6" w:rsidRDefault="00DA21F5" w:rsidP="00DA21F5">
      <w:pPr>
        <w:widowControl w:val="0"/>
        <w:rPr>
          <w:rFonts w:cs="Arial"/>
          <w:b/>
          <w:snapToGrid w:val="0"/>
          <w:kern w:val="22"/>
          <w:sz w:val="20"/>
          <w:szCs w:val="18"/>
        </w:rPr>
      </w:pPr>
    </w:p>
    <w:p w14:paraId="11856ACB" w14:textId="3536D572" w:rsidR="00151872" w:rsidRDefault="005E5624" w:rsidP="002F7CD8">
      <w:pPr>
        <w:widowControl w:val="0"/>
        <w:spacing w:after="12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</w:rPr>
        <w:t>Na podstawie art.</w:t>
      </w:r>
      <w:r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>10 ust.</w:t>
      </w:r>
      <w:r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 xml:space="preserve">1 pkt </w:t>
      </w:r>
      <w:r w:rsidR="00FB113B">
        <w:rPr>
          <w:rFonts w:cs="Arial"/>
          <w:snapToGrid w:val="0"/>
          <w:kern w:val="22"/>
        </w:rPr>
        <w:t>5a</w:t>
      </w:r>
      <w:r w:rsidRPr="003847F6">
        <w:rPr>
          <w:rFonts w:cs="Arial"/>
          <w:snapToGrid w:val="0"/>
          <w:kern w:val="22"/>
        </w:rPr>
        <w:t xml:space="preserve"> ustawy z dnia 13 kwietnia 2007 r. o Państwowej Inspekcji Pracy (Dz.</w:t>
      </w:r>
      <w:r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 xml:space="preserve">U. z </w:t>
      </w:r>
      <w:r w:rsidR="005C5205">
        <w:rPr>
          <w:rFonts w:cs="Arial"/>
          <w:snapToGrid w:val="0"/>
          <w:kern w:val="22"/>
        </w:rPr>
        <w:t>20</w:t>
      </w:r>
      <w:r w:rsidR="00643D8D">
        <w:rPr>
          <w:rFonts w:cs="Arial"/>
          <w:snapToGrid w:val="0"/>
          <w:kern w:val="22"/>
        </w:rPr>
        <w:t>2</w:t>
      </w:r>
      <w:r w:rsidR="00151872">
        <w:rPr>
          <w:rFonts w:cs="Arial"/>
          <w:snapToGrid w:val="0"/>
          <w:kern w:val="22"/>
        </w:rPr>
        <w:t>4</w:t>
      </w:r>
      <w:r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>r. poz.</w:t>
      </w:r>
      <w:r w:rsidR="00902667">
        <w:rPr>
          <w:rFonts w:cs="Arial"/>
          <w:snapToGrid w:val="0"/>
          <w:kern w:val="22"/>
        </w:rPr>
        <w:t> </w:t>
      </w:r>
      <w:r w:rsidR="002F7CD8">
        <w:rPr>
          <w:rFonts w:cs="Arial"/>
          <w:snapToGrid w:val="0"/>
          <w:kern w:val="22"/>
        </w:rPr>
        <w:t>1712</w:t>
      </w:r>
      <w:r w:rsidR="00870B49">
        <w:rPr>
          <w:rFonts w:cs="Arial"/>
          <w:snapToGrid w:val="0"/>
          <w:kern w:val="22"/>
        </w:rPr>
        <w:t xml:space="preserve">, z </w:t>
      </w:r>
      <w:proofErr w:type="spellStart"/>
      <w:r w:rsidR="00870B49">
        <w:rPr>
          <w:rFonts w:cs="Arial"/>
          <w:snapToGrid w:val="0"/>
          <w:kern w:val="22"/>
        </w:rPr>
        <w:t>póżn</w:t>
      </w:r>
      <w:proofErr w:type="spellEnd"/>
      <w:r w:rsidR="00870B49">
        <w:rPr>
          <w:rFonts w:cs="Arial"/>
          <w:snapToGrid w:val="0"/>
          <w:kern w:val="22"/>
        </w:rPr>
        <w:t>. zm.</w:t>
      </w:r>
      <w:r w:rsidRPr="003847F6">
        <w:rPr>
          <w:rFonts w:cs="Arial"/>
          <w:snapToGrid w:val="0"/>
          <w:kern w:val="22"/>
        </w:rPr>
        <w:t>) oraz art. </w:t>
      </w:r>
      <w:r>
        <w:rPr>
          <w:rFonts w:cs="Arial"/>
          <w:snapToGrid w:val="0"/>
          <w:kern w:val="22"/>
        </w:rPr>
        <w:t>5</w:t>
      </w:r>
      <w:r w:rsidRPr="003847F6">
        <w:rPr>
          <w:rFonts w:cs="Arial"/>
          <w:snapToGrid w:val="0"/>
          <w:kern w:val="22"/>
        </w:rPr>
        <w:t>8 ust. 2 pkt</w:t>
      </w:r>
      <w:r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 xml:space="preserve">2 </w:t>
      </w:r>
      <w:r w:rsidRPr="00DD4593">
        <w:rPr>
          <w:rFonts w:cs="Arial"/>
          <w:kern w:val="22"/>
          <w:szCs w:val="22"/>
        </w:rPr>
        <w:t xml:space="preserve">ustawy z dnia </w:t>
      </w:r>
      <w:r>
        <w:rPr>
          <w:rFonts w:cs="Arial"/>
          <w:kern w:val="22"/>
          <w:szCs w:val="22"/>
        </w:rPr>
        <w:t>13 kwietnia 2016 r.</w:t>
      </w:r>
      <w:r w:rsidRPr="00DD4593">
        <w:rPr>
          <w:rFonts w:cs="Arial"/>
          <w:color w:val="000000"/>
          <w:kern w:val="22"/>
          <w:szCs w:val="22"/>
        </w:rPr>
        <w:t xml:space="preserve"> o system</w:t>
      </w:r>
      <w:r>
        <w:rPr>
          <w:rFonts w:cs="Arial"/>
          <w:color w:val="000000"/>
          <w:kern w:val="22"/>
          <w:szCs w:val="22"/>
        </w:rPr>
        <w:t xml:space="preserve">ach </w:t>
      </w:r>
      <w:r w:rsidRPr="00DD4593">
        <w:rPr>
          <w:rFonts w:cs="Arial"/>
          <w:color w:val="000000"/>
          <w:kern w:val="22"/>
          <w:szCs w:val="22"/>
        </w:rPr>
        <w:t>oceny zgodności</w:t>
      </w:r>
      <w:r>
        <w:rPr>
          <w:rFonts w:cs="Arial"/>
          <w:color w:val="000000"/>
          <w:kern w:val="22"/>
          <w:szCs w:val="22"/>
        </w:rPr>
        <w:t xml:space="preserve"> i nadzoru </w:t>
      </w:r>
      <w:r w:rsidRPr="00AD2B26">
        <w:rPr>
          <w:rFonts w:cs="Arial"/>
          <w:color w:val="000000"/>
          <w:kern w:val="22"/>
          <w:szCs w:val="22"/>
        </w:rPr>
        <w:t xml:space="preserve">rynku </w:t>
      </w:r>
      <w:r w:rsidR="00643D8D" w:rsidRPr="00E712FF">
        <w:rPr>
          <w:kern w:val="22"/>
          <w:szCs w:val="22"/>
        </w:rPr>
        <w:t>(Dz. U. z 202</w:t>
      </w:r>
      <w:r w:rsidR="00B55DE7">
        <w:rPr>
          <w:kern w:val="22"/>
          <w:szCs w:val="22"/>
        </w:rPr>
        <w:t>5</w:t>
      </w:r>
      <w:r w:rsidR="00643D8D" w:rsidRPr="00E712FF">
        <w:rPr>
          <w:kern w:val="22"/>
          <w:szCs w:val="22"/>
        </w:rPr>
        <w:t> r. poz. </w:t>
      </w:r>
      <w:r w:rsidR="00B55DE7">
        <w:rPr>
          <w:kern w:val="22"/>
          <w:szCs w:val="22"/>
        </w:rPr>
        <w:t>568</w:t>
      </w:r>
      <w:r w:rsidR="00643D8D" w:rsidRPr="00E712FF">
        <w:rPr>
          <w:kern w:val="22"/>
          <w:szCs w:val="22"/>
        </w:rPr>
        <w:t>)</w:t>
      </w:r>
      <w:r w:rsidRPr="00F4370D">
        <w:rPr>
          <w:rFonts w:cs="Arial"/>
          <w:snapToGrid w:val="0"/>
          <w:color w:val="000000" w:themeColor="text1"/>
          <w:kern w:val="22"/>
        </w:rPr>
        <w:t xml:space="preserve"> inspektor</w:t>
      </w:r>
      <w:r>
        <w:rPr>
          <w:rFonts w:cs="Arial"/>
          <w:snapToGrid w:val="0"/>
          <w:kern w:val="22"/>
        </w:rPr>
        <w:t xml:space="preserve"> pracy</w:t>
      </w:r>
      <w:r>
        <w:rPr>
          <w:rFonts w:cs="Arial"/>
          <w:snapToGrid w:val="0"/>
          <w:kern w:val="22"/>
          <w:sz w:val="18"/>
          <w:szCs w:val="18"/>
        </w:rPr>
        <w:t xml:space="preserve"> </w:t>
      </w:r>
      <w:r w:rsidRPr="003847F6">
        <w:rPr>
          <w:rFonts w:cs="Arial"/>
          <w:snapToGrid w:val="0"/>
          <w:kern w:val="22"/>
          <w:sz w:val="18"/>
          <w:szCs w:val="18"/>
        </w:rPr>
        <w:t>.........................</w:t>
      </w:r>
      <w:r w:rsidR="00FB113B">
        <w:rPr>
          <w:rFonts w:cs="Arial"/>
          <w:snapToGrid w:val="0"/>
          <w:kern w:val="22"/>
          <w:sz w:val="18"/>
          <w:szCs w:val="18"/>
        </w:rPr>
        <w:t>..............</w:t>
      </w:r>
      <w:r w:rsidRPr="003847F6">
        <w:rPr>
          <w:rFonts w:cs="Arial"/>
          <w:snapToGrid w:val="0"/>
          <w:kern w:val="22"/>
          <w:sz w:val="18"/>
          <w:szCs w:val="18"/>
        </w:rPr>
        <w:t>.............................................................</w:t>
      </w:r>
      <w:r w:rsidRPr="003847F6">
        <w:rPr>
          <w:rFonts w:cs="Arial"/>
          <w:snapToGrid w:val="0"/>
          <w:kern w:val="22"/>
          <w:szCs w:val="18"/>
        </w:rPr>
        <w:t>działający w ramach terytorialnej</w:t>
      </w:r>
      <w:r w:rsidR="00151872">
        <w:rPr>
          <w:rFonts w:cs="Arial"/>
          <w:snapToGrid w:val="0"/>
          <w:kern w:val="22"/>
          <w:szCs w:val="18"/>
        </w:rPr>
        <w:br/>
      </w:r>
      <w:r w:rsidR="00151872">
        <w:rPr>
          <w:rFonts w:cs="Arial"/>
          <w:snapToGrid w:val="0"/>
          <w:kern w:val="22"/>
          <w:szCs w:val="18"/>
        </w:rPr>
        <w:tab/>
      </w:r>
      <w:r w:rsidR="00151872">
        <w:rPr>
          <w:rFonts w:cs="Arial"/>
          <w:i/>
          <w:snapToGrid w:val="0"/>
          <w:kern w:val="22"/>
          <w:sz w:val="16"/>
          <w:szCs w:val="18"/>
        </w:rPr>
        <w:t>(stanowisko</w:t>
      </w:r>
      <w:r w:rsidR="00151872" w:rsidRPr="003847F6">
        <w:rPr>
          <w:rFonts w:cs="Arial"/>
          <w:i/>
          <w:snapToGrid w:val="0"/>
          <w:kern w:val="22"/>
          <w:sz w:val="16"/>
          <w:szCs w:val="18"/>
        </w:rPr>
        <w:t xml:space="preserve"> oraz imię i nazwisko inspektora pracy)</w:t>
      </w:r>
    </w:p>
    <w:p w14:paraId="62AECFBB" w14:textId="410F3674" w:rsidR="00DA21F5" w:rsidRPr="008A5FD6" w:rsidRDefault="00151872" w:rsidP="00DA21F5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W</w:t>
      </w:r>
      <w:r w:rsidR="005E5624" w:rsidRPr="003847F6">
        <w:rPr>
          <w:rFonts w:cs="Arial"/>
          <w:snapToGrid w:val="0"/>
          <w:kern w:val="22"/>
          <w:szCs w:val="18"/>
        </w:rPr>
        <w:t>łaściwości</w:t>
      </w:r>
      <w:r>
        <w:rPr>
          <w:rFonts w:cs="Arial"/>
          <w:snapToGrid w:val="0"/>
          <w:kern w:val="22"/>
          <w:szCs w:val="18"/>
        </w:rPr>
        <w:t xml:space="preserve"> </w:t>
      </w:r>
      <w:r w:rsidR="00DA21F5" w:rsidRPr="008A5FD6">
        <w:rPr>
          <w:rFonts w:cs="Arial"/>
          <w:snapToGrid w:val="0"/>
          <w:kern w:val="22"/>
          <w:szCs w:val="18"/>
        </w:rPr>
        <w:t xml:space="preserve">Okręgowego Inspektoratu Pracy w................................................................ przeprowadził kontrolę wymienionego wyżej wyrobu w zakresie spełniania wymagań </w:t>
      </w:r>
      <w:r w:rsidR="00FB113B">
        <w:rPr>
          <w:rFonts w:cs="Arial"/>
          <w:snapToGrid w:val="0"/>
          <w:kern w:val="22"/>
          <w:szCs w:val="18"/>
        </w:rPr>
        <w:t>lub stwarzania zagrożenia</w:t>
      </w:r>
      <w:r w:rsidR="00DA21F5" w:rsidRPr="008A5FD6">
        <w:rPr>
          <w:rFonts w:cs="Arial"/>
          <w:snapToGrid w:val="0"/>
          <w:kern w:val="22"/>
          <w:szCs w:val="18"/>
        </w:rPr>
        <w:t>.</w:t>
      </w:r>
    </w:p>
    <w:p w14:paraId="67642175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 w:val="20"/>
          <w:szCs w:val="18"/>
        </w:rPr>
      </w:pPr>
    </w:p>
    <w:p w14:paraId="07646E42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>Nazwa pracodawcy (użytkownika</w:t>
      </w:r>
      <w:proofErr w:type="gramStart"/>
      <w:r w:rsidRPr="008A5FD6">
        <w:rPr>
          <w:rFonts w:cs="Arial"/>
          <w:snapToGrid w:val="0"/>
          <w:kern w:val="22"/>
          <w:szCs w:val="18"/>
        </w:rPr>
        <w:t>):.....................................................................................................</w:t>
      </w:r>
      <w:proofErr w:type="gramEnd"/>
    </w:p>
    <w:p w14:paraId="32E68AE8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lastRenderedPageBreak/>
        <w:t>Kod pocztowy: ……………… Miejscowość ……………………………… Poczta: …………………...</w:t>
      </w:r>
    </w:p>
    <w:p w14:paraId="516BB135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>Ulica: ………………………………………………………………</w:t>
      </w:r>
      <w:proofErr w:type="gramStart"/>
      <w:r w:rsidRPr="008A5FD6">
        <w:rPr>
          <w:rFonts w:cs="Arial"/>
          <w:snapToGrid w:val="0"/>
          <w:kern w:val="22"/>
          <w:szCs w:val="18"/>
        </w:rPr>
        <w:t>…….</w:t>
      </w:r>
      <w:proofErr w:type="gramEnd"/>
      <w:r w:rsidRPr="008A5FD6">
        <w:rPr>
          <w:rFonts w:cs="Arial"/>
          <w:snapToGrid w:val="0"/>
          <w:kern w:val="22"/>
          <w:szCs w:val="18"/>
        </w:rPr>
        <w:t>.Posesja: …………</w:t>
      </w:r>
      <w:proofErr w:type="gramStart"/>
      <w:r w:rsidRPr="008A5FD6">
        <w:rPr>
          <w:rFonts w:cs="Arial"/>
          <w:snapToGrid w:val="0"/>
          <w:kern w:val="22"/>
          <w:szCs w:val="18"/>
        </w:rPr>
        <w:t>…….</w:t>
      </w:r>
      <w:proofErr w:type="gramEnd"/>
      <w:r w:rsidRPr="008A5FD6">
        <w:rPr>
          <w:rFonts w:cs="Arial"/>
          <w:snapToGrid w:val="0"/>
          <w:kern w:val="22"/>
          <w:szCs w:val="18"/>
        </w:rPr>
        <w:t>……...</w:t>
      </w:r>
    </w:p>
    <w:p w14:paraId="2B7A30AC" w14:textId="5D7F7FA3" w:rsidR="00DA21F5" w:rsidRPr="008A5FD6" w:rsidRDefault="002F7CD8" w:rsidP="00DA21F5">
      <w:pPr>
        <w:widowControl w:val="0"/>
        <w:rPr>
          <w:rFonts w:cs="Arial"/>
          <w:snapToGrid w:val="0"/>
          <w:kern w:val="22"/>
          <w:szCs w:val="18"/>
          <w:lang w:val="de-DE"/>
        </w:rPr>
      </w:pPr>
      <w:r>
        <w:rPr>
          <w:rFonts w:cs="Arial"/>
          <w:snapToGrid w:val="0"/>
          <w:kern w:val="22"/>
          <w:szCs w:val="18"/>
          <w:lang w:val="de-DE"/>
        </w:rPr>
        <w:t>REGON</w:t>
      </w:r>
      <w:r w:rsidR="00DA21F5" w:rsidRPr="008A5FD6">
        <w:rPr>
          <w:rFonts w:cs="Arial"/>
          <w:snapToGrid w:val="0"/>
          <w:kern w:val="22"/>
          <w:szCs w:val="18"/>
          <w:lang w:val="de-DE"/>
        </w:rPr>
        <w:t>: ................................. KRS: ...................................... NIP: .....................................................</w:t>
      </w:r>
    </w:p>
    <w:p w14:paraId="09A9F7FA" w14:textId="77777777" w:rsidR="00DA21F5" w:rsidRPr="00763E43" w:rsidRDefault="00DA21F5" w:rsidP="00DA21F5">
      <w:pPr>
        <w:widowControl w:val="0"/>
        <w:rPr>
          <w:rFonts w:cs="Arial"/>
          <w:snapToGrid w:val="0"/>
          <w:kern w:val="22"/>
          <w:szCs w:val="18"/>
          <w:lang w:val="en-US"/>
        </w:rPr>
      </w:pPr>
      <w:r w:rsidRPr="008A5FD6">
        <w:rPr>
          <w:rFonts w:cs="Arial"/>
          <w:snapToGrid w:val="0"/>
          <w:kern w:val="22"/>
          <w:szCs w:val="18"/>
          <w:lang w:val="de-DE"/>
        </w:rPr>
        <w:t xml:space="preserve">Telefon: .................................. Faks: .................................. </w:t>
      </w:r>
      <w:proofErr w:type="gramStart"/>
      <w:r w:rsidRPr="00763E43">
        <w:rPr>
          <w:rFonts w:cs="Arial"/>
          <w:snapToGrid w:val="0"/>
          <w:kern w:val="22"/>
          <w:szCs w:val="18"/>
          <w:lang w:val="en-US"/>
        </w:rPr>
        <w:t>Email:.....................................................</w:t>
      </w:r>
      <w:proofErr w:type="gramEnd"/>
    </w:p>
    <w:p w14:paraId="589ADBDB" w14:textId="32070670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>Forma prawna: ……</w:t>
      </w:r>
      <w:proofErr w:type="gramStart"/>
      <w:r w:rsidRPr="008A5FD6">
        <w:rPr>
          <w:rFonts w:cs="Arial"/>
          <w:snapToGrid w:val="0"/>
          <w:kern w:val="22"/>
          <w:szCs w:val="18"/>
        </w:rPr>
        <w:t>…….</w:t>
      </w:r>
      <w:proofErr w:type="gramEnd"/>
      <w:r w:rsidRPr="008A5FD6">
        <w:rPr>
          <w:rFonts w:cs="Arial"/>
          <w:snapToGrid w:val="0"/>
          <w:kern w:val="22"/>
          <w:szCs w:val="18"/>
        </w:rPr>
        <w:t>. Forma własności: ……</w:t>
      </w:r>
      <w:proofErr w:type="gramStart"/>
      <w:r w:rsidRPr="008A5FD6">
        <w:rPr>
          <w:rFonts w:cs="Arial"/>
          <w:snapToGrid w:val="0"/>
          <w:kern w:val="22"/>
          <w:szCs w:val="18"/>
        </w:rPr>
        <w:t>…….</w:t>
      </w:r>
      <w:proofErr w:type="gramEnd"/>
      <w:r w:rsidRPr="008A5FD6">
        <w:rPr>
          <w:rFonts w:cs="Arial"/>
          <w:snapToGrid w:val="0"/>
          <w:kern w:val="22"/>
          <w:szCs w:val="18"/>
        </w:rPr>
        <w:t>. P</w:t>
      </w:r>
      <w:r w:rsidR="00B55DE7">
        <w:rPr>
          <w:rFonts w:cs="Arial"/>
          <w:snapToGrid w:val="0"/>
          <w:kern w:val="22"/>
          <w:szCs w:val="18"/>
        </w:rPr>
        <w:t>KD</w:t>
      </w:r>
      <w:r w:rsidRPr="008A5FD6">
        <w:rPr>
          <w:rFonts w:cs="Arial"/>
          <w:snapToGrid w:val="0"/>
          <w:kern w:val="22"/>
          <w:szCs w:val="18"/>
        </w:rPr>
        <w:t>: …………….  Zatrudnienie: ……</w:t>
      </w:r>
      <w:proofErr w:type="gramStart"/>
      <w:r w:rsidRPr="008A5FD6">
        <w:rPr>
          <w:rFonts w:cs="Arial"/>
          <w:snapToGrid w:val="0"/>
          <w:kern w:val="22"/>
          <w:szCs w:val="18"/>
        </w:rPr>
        <w:t>…….</w:t>
      </w:r>
      <w:proofErr w:type="gramEnd"/>
      <w:r w:rsidRPr="008A5FD6">
        <w:rPr>
          <w:rFonts w:cs="Arial"/>
          <w:snapToGrid w:val="0"/>
          <w:kern w:val="22"/>
          <w:szCs w:val="18"/>
        </w:rPr>
        <w:t>.</w:t>
      </w:r>
    </w:p>
    <w:p w14:paraId="41C264D9" w14:textId="77777777" w:rsidR="00EF5425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>Kontrolę przeprowadzono w dniu(ach): …………………………………</w:t>
      </w:r>
      <w:proofErr w:type="gramStart"/>
      <w:r w:rsidRPr="008A5FD6">
        <w:rPr>
          <w:rFonts w:cs="Arial"/>
          <w:snapToGrid w:val="0"/>
          <w:kern w:val="22"/>
          <w:szCs w:val="18"/>
        </w:rPr>
        <w:t>…….</w:t>
      </w:r>
      <w:proofErr w:type="gramEnd"/>
      <w:r w:rsidRPr="008A5FD6">
        <w:rPr>
          <w:rFonts w:cs="Arial"/>
          <w:snapToGrid w:val="0"/>
          <w:kern w:val="22"/>
          <w:szCs w:val="18"/>
        </w:rPr>
        <w:t>.</w:t>
      </w:r>
    </w:p>
    <w:p w14:paraId="785ABE88" w14:textId="77777777" w:rsidR="00EF5425" w:rsidRDefault="00EF5425" w:rsidP="00DA21F5">
      <w:pPr>
        <w:widowControl w:val="0"/>
        <w:rPr>
          <w:rFonts w:cs="Arial"/>
          <w:snapToGrid w:val="0"/>
          <w:kern w:val="22"/>
          <w:szCs w:val="18"/>
        </w:rPr>
      </w:pPr>
    </w:p>
    <w:p w14:paraId="0BC79353" w14:textId="59A3B4C5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1. Informacja ogólna:</w:t>
      </w:r>
    </w:p>
    <w:p w14:paraId="026B9C8A" w14:textId="219C5C31" w:rsidR="00DA21F5" w:rsidRPr="008A5FD6" w:rsidRDefault="00FF0129" w:rsidP="00DA21F5">
      <w:pPr>
        <w:widowControl w:val="0"/>
        <w:tabs>
          <w:tab w:val="left" w:pos="426"/>
        </w:tabs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1)</w:t>
      </w:r>
      <w:r w:rsidR="00DA21F5" w:rsidRPr="008A5FD6">
        <w:rPr>
          <w:rFonts w:cs="Arial"/>
          <w:kern w:val="22"/>
          <w:szCs w:val="22"/>
        </w:rPr>
        <w:tab/>
        <w:t>opis wyrobu:</w:t>
      </w:r>
    </w:p>
    <w:p w14:paraId="75611540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28791E28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986B049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F25AC7F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3576504" w14:textId="62897246" w:rsidR="00DA21F5" w:rsidRPr="008A5FD6" w:rsidRDefault="00FF0129" w:rsidP="00DA21F5">
      <w:pPr>
        <w:widowControl w:val="0"/>
        <w:tabs>
          <w:tab w:val="left" w:pos="426"/>
        </w:tabs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2)</w:t>
      </w:r>
      <w:r w:rsidR="00DA21F5" w:rsidRPr="008A5FD6">
        <w:rPr>
          <w:rFonts w:cs="Arial"/>
          <w:kern w:val="22"/>
          <w:szCs w:val="22"/>
        </w:rPr>
        <w:tab/>
        <w:t>opis opakowania wyrobu:</w:t>
      </w:r>
    </w:p>
    <w:p w14:paraId="7ACB4555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32FC9E2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B60D49E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0CC9925C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2C00888C" w14:textId="5164A526" w:rsidR="00DA21F5" w:rsidRPr="008A5FD6" w:rsidRDefault="00FF0129" w:rsidP="00DA21F5">
      <w:pPr>
        <w:widowControl w:val="0"/>
        <w:tabs>
          <w:tab w:val="left" w:pos="426"/>
        </w:tabs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3)</w:t>
      </w:r>
      <w:r w:rsidR="00DA21F5" w:rsidRPr="008A5FD6">
        <w:rPr>
          <w:rFonts w:cs="Arial"/>
          <w:kern w:val="22"/>
          <w:szCs w:val="22"/>
        </w:rPr>
        <w:tab/>
        <w:t>informacje umieszczone na wyrobie:</w:t>
      </w:r>
    </w:p>
    <w:p w14:paraId="2B833462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37D5F0D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BB4728D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49B7C97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C077FE0" w14:textId="01E1DD0D" w:rsidR="00DA21F5" w:rsidRPr="008A5FD6" w:rsidRDefault="00FF0129" w:rsidP="00DA21F5">
      <w:pPr>
        <w:widowControl w:val="0"/>
        <w:tabs>
          <w:tab w:val="left" w:pos="426"/>
        </w:tabs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4)</w:t>
      </w:r>
      <w:r w:rsidR="00DA21F5" w:rsidRPr="008A5FD6">
        <w:rPr>
          <w:rFonts w:cs="Arial"/>
          <w:kern w:val="22"/>
          <w:szCs w:val="22"/>
        </w:rPr>
        <w:tab/>
        <w:t>przeznaczenie wyrobu:</w:t>
      </w:r>
    </w:p>
    <w:p w14:paraId="56C1981A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BF51494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4236AA0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DBE5571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9E0974F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48198193" w14:textId="456B88A8" w:rsidR="00314311" w:rsidRPr="00F4370D" w:rsidRDefault="00DA21F5" w:rsidP="00314311">
      <w:pPr>
        <w:rPr>
          <w:rFonts w:cs="Arial"/>
          <w:strike/>
          <w:color w:val="000000" w:themeColor="text1"/>
          <w:kern w:val="22"/>
          <w:szCs w:val="22"/>
        </w:rPr>
      </w:pPr>
      <w:r w:rsidRPr="008A5FD6">
        <w:rPr>
          <w:rFonts w:cs="Arial"/>
          <w:kern w:val="22"/>
          <w:szCs w:val="22"/>
        </w:rPr>
        <w:t xml:space="preserve">2. </w:t>
      </w:r>
      <w:r w:rsidR="00A17D50">
        <w:rPr>
          <w:rFonts w:cs="Arial"/>
          <w:kern w:val="22"/>
          <w:szCs w:val="22"/>
        </w:rPr>
        <w:t>Uzyskane w toku kontroli lub prowadzonych</w:t>
      </w:r>
      <w:r w:rsidR="00FB113B">
        <w:rPr>
          <w:rFonts w:cs="Arial"/>
          <w:kern w:val="22"/>
          <w:szCs w:val="22"/>
        </w:rPr>
        <w:t xml:space="preserve"> postępowań</w:t>
      </w:r>
      <w:r w:rsidR="00A17D50">
        <w:rPr>
          <w:rFonts w:cs="Arial"/>
          <w:kern w:val="22"/>
          <w:szCs w:val="22"/>
        </w:rPr>
        <w:t xml:space="preserve"> informacje, w tym objęte tajemnicą przedsiębiorstwa i dowody podlegają ujawnieniu, jeżeli jest to niezbędne ze względu </w:t>
      </w:r>
      <w:r w:rsidR="00FF0129">
        <w:rPr>
          <w:rFonts w:cs="Arial"/>
          <w:kern w:val="22"/>
          <w:szCs w:val="22"/>
        </w:rPr>
        <w:br/>
      </w:r>
      <w:r w:rsidR="00A17D50">
        <w:rPr>
          <w:rFonts w:cs="Arial"/>
          <w:kern w:val="22"/>
          <w:szCs w:val="22"/>
        </w:rPr>
        <w:t xml:space="preserve">na konieczność usunięcia zagrożeń związanych z wyrobem. Organ nadzory rynku może ujawnić informacje, w tym objęte tajemnicą </w:t>
      </w:r>
      <w:proofErr w:type="gramStart"/>
      <w:r w:rsidR="00A17D50">
        <w:rPr>
          <w:rFonts w:cs="Arial"/>
          <w:kern w:val="22"/>
          <w:szCs w:val="22"/>
        </w:rPr>
        <w:t>przedsiębiorstwa,</w:t>
      </w:r>
      <w:proofErr w:type="gramEnd"/>
      <w:r w:rsidR="00A17D50">
        <w:rPr>
          <w:rFonts w:cs="Arial"/>
          <w:kern w:val="22"/>
          <w:szCs w:val="22"/>
        </w:rPr>
        <w:t xml:space="preserve"> oraz dowody uzyskane w toku kontroli </w:t>
      </w:r>
      <w:r w:rsidR="00FF0129">
        <w:rPr>
          <w:rFonts w:cs="Arial"/>
          <w:kern w:val="22"/>
          <w:szCs w:val="22"/>
        </w:rPr>
        <w:br/>
      </w:r>
      <w:r w:rsidR="00A17D50">
        <w:rPr>
          <w:rFonts w:cs="Arial"/>
          <w:kern w:val="22"/>
          <w:szCs w:val="22"/>
        </w:rPr>
        <w:t xml:space="preserve">lub prowadzonych postępowań w zakresie niezbędnym do wyjaśnienia podjętych w postępowaniu rozstrzygnięć </w:t>
      </w:r>
      <w:r w:rsidR="00314311">
        <w:rPr>
          <w:rFonts w:cs="Arial"/>
          <w:kern w:val="22"/>
          <w:szCs w:val="22"/>
        </w:rPr>
        <w:t>(</w:t>
      </w:r>
      <w:r w:rsidR="00314311" w:rsidRPr="008A5FD6">
        <w:rPr>
          <w:rFonts w:cs="Arial"/>
          <w:kern w:val="22"/>
          <w:szCs w:val="22"/>
        </w:rPr>
        <w:t>art. </w:t>
      </w:r>
      <w:r w:rsidR="00314311">
        <w:rPr>
          <w:rFonts w:cs="Arial"/>
          <w:kern w:val="22"/>
          <w:szCs w:val="22"/>
        </w:rPr>
        <w:t>68</w:t>
      </w:r>
      <w:r w:rsidR="00314311" w:rsidRPr="008A5FD6">
        <w:rPr>
          <w:rFonts w:cs="Arial"/>
          <w:kern w:val="22"/>
          <w:szCs w:val="22"/>
        </w:rPr>
        <w:t xml:space="preserve"> </w:t>
      </w:r>
      <w:r w:rsidR="00314311">
        <w:rPr>
          <w:rFonts w:cs="Arial"/>
          <w:kern w:val="22"/>
          <w:szCs w:val="22"/>
        </w:rPr>
        <w:t>ustawy z dnia 13 kwietnia 2016 r.</w:t>
      </w:r>
      <w:r w:rsidR="00314311">
        <w:rPr>
          <w:rFonts w:cs="Arial"/>
          <w:color w:val="000000"/>
          <w:kern w:val="22"/>
          <w:szCs w:val="22"/>
        </w:rPr>
        <w:t xml:space="preserve"> o systemach oceny zgodności i nadzoru rynk</w:t>
      </w:r>
      <w:r w:rsidR="00483F5C">
        <w:rPr>
          <w:rFonts w:cs="Arial"/>
          <w:color w:val="000000"/>
          <w:kern w:val="22"/>
          <w:szCs w:val="22"/>
        </w:rPr>
        <w:t>u</w:t>
      </w:r>
      <w:r w:rsidR="00314311" w:rsidRPr="00F4370D">
        <w:rPr>
          <w:rFonts w:cs="Arial"/>
          <w:color w:val="000000" w:themeColor="text1"/>
          <w:szCs w:val="22"/>
        </w:rPr>
        <w:t>)</w:t>
      </w:r>
      <w:r w:rsidR="00314311" w:rsidRPr="00F4370D">
        <w:rPr>
          <w:rFonts w:cs="Arial"/>
          <w:color w:val="000000" w:themeColor="text1"/>
          <w:kern w:val="22"/>
          <w:szCs w:val="22"/>
        </w:rPr>
        <w:t>.</w:t>
      </w:r>
    </w:p>
    <w:p w14:paraId="5148FAC4" w14:textId="77777777" w:rsidR="00A17D50" w:rsidRDefault="00A17D50" w:rsidP="00DA21F5">
      <w:pPr>
        <w:widowControl w:val="0"/>
        <w:rPr>
          <w:rFonts w:cs="Arial"/>
          <w:kern w:val="22"/>
          <w:szCs w:val="22"/>
        </w:rPr>
      </w:pPr>
    </w:p>
    <w:p w14:paraId="77C91A53" w14:textId="16AF3FB8" w:rsidR="001F00C8" w:rsidRPr="008A5FD6" w:rsidRDefault="001F00C8" w:rsidP="00DA21F5">
      <w:pPr>
        <w:widowControl w:val="0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3. Ustalenia z kontroli (rodzaj i zakres niezgodności</w:t>
      </w:r>
      <w:r w:rsidR="006F61F5">
        <w:rPr>
          <w:rFonts w:cs="Arial"/>
          <w:kern w:val="22"/>
          <w:szCs w:val="22"/>
        </w:rPr>
        <w:t xml:space="preserve"> lub stwarzanego</w:t>
      </w:r>
      <w:r w:rsidR="00FB113B">
        <w:rPr>
          <w:rFonts w:cs="Arial"/>
          <w:kern w:val="22"/>
          <w:szCs w:val="22"/>
        </w:rPr>
        <w:t xml:space="preserve"> zagroże</w:t>
      </w:r>
      <w:r w:rsidR="006F61F5">
        <w:rPr>
          <w:rFonts w:cs="Arial"/>
          <w:kern w:val="22"/>
          <w:szCs w:val="22"/>
        </w:rPr>
        <w:t>nia</w:t>
      </w:r>
      <w:r w:rsidRPr="008A5FD6">
        <w:rPr>
          <w:rFonts w:cs="Arial"/>
          <w:kern w:val="22"/>
          <w:szCs w:val="22"/>
        </w:rPr>
        <w:t>)</w:t>
      </w:r>
      <w:r w:rsidR="00DA21F5" w:rsidRPr="008A5FD6">
        <w:rPr>
          <w:rFonts w:cs="Arial"/>
          <w:kern w:val="22"/>
          <w:szCs w:val="22"/>
        </w:rPr>
        <w:t>:</w:t>
      </w:r>
    </w:p>
    <w:p w14:paraId="7903DC48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2426B95C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CA1B3FE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283129B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96D9D8C" w14:textId="77777777" w:rsidR="00DA21F5" w:rsidRPr="008A5FD6" w:rsidRDefault="00DA21F5" w:rsidP="00DA21F5">
      <w:pPr>
        <w:rPr>
          <w:rFonts w:cs="Arial"/>
          <w:b/>
          <w:kern w:val="22"/>
          <w:szCs w:val="22"/>
        </w:rPr>
      </w:pPr>
    </w:p>
    <w:p w14:paraId="5D41EA82" w14:textId="77777777" w:rsidR="001F00C8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4. Wypadki</w:t>
      </w:r>
    </w:p>
    <w:p w14:paraId="44CE7796" w14:textId="77777777" w:rsidR="00DA21F5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Czy stwierdzono wypad</w:t>
      </w:r>
      <w:r w:rsidR="00DA21F5" w:rsidRPr="008A5FD6">
        <w:rPr>
          <w:rFonts w:cs="Arial"/>
          <w:kern w:val="22"/>
          <w:szCs w:val="22"/>
        </w:rPr>
        <w:t>ki związane z używaniem wyrobu:</w:t>
      </w:r>
    </w:p>
    <w:p w14:paraId="3FCE80B8" w14:textId="60561724" w:rsidR="001F00C8" w:rsidRPr="008A5FD6" w:rsidRDefault="00AD6C89" w:rsidP="00AD6C89">
      <w:pPr>
        <w:jc w:val="left"/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 xml:space="preserve">              </w:t>
      </w:r>
      <w:r w:rsidR="00DA21F5" w:rsidRPr="008A5FD6">
        <w:rPr>
          <w:rFonts w:cs="Arial"/>
          <w:kern w:val="22"/>
          <w:szCs w:val="22"/>
        </w:rPr>
        <w:t>tak/</w:t>
      </w:r>
      <w:proofErr w:type="gramStart"/>
      <w:r w:rsidR="001F00C8" w:rsidRPr="008A5FD6">
        <w:rPr>
          <w:rFonts w:cs="Arial"/>
          <w:kern w:val="22"/>
          <w:szCs w:val="22"/>
        </w:rPr>
        <w:t>nie</w:t>
      </w:r>
      <w:r w:rsidR="001F00C8" w:rsidRPr="008A5FD6">
        <w:rPr>
          <w:rFonts w:cs="Arial"/>
          <w:kern w:val="22"/>
          <w:szCs w:val="22"/>
          <w:vertAlign w:val="superscript"/>
        </w:rPr>
        <w:t>(</w:t>
      </w:r>
      <w:proofErr w:type="gramEnd"/>
      <w:r w:rsidR="001F00C8" w:rsidRPr="008A5FD6">
        <w:rPr>
          <w:rFonts w:cs="Arial"/>
          <w:kern w:val="22"/>
          <w:szCs w:val="22"/>
          <w:vertAlign w:val="superscript"/>
        </w:rPr>
        <w:t>*)</w:t>
      </w:r>
    </w:p>
    <w:p w14:paraId="702CFAC4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089D2EF0" w14:textId="77777777" w:rsidR="001F00C8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4.1. Opis stwierdzonych zagrożeń:</w:t>
      </w:r>
    </w:p>
    <w:p w14:paraId="111E58E0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44438E1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846EFB8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46759D5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BEE211C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79791C1D" w14:textId="77777777" w:rsidR="001F00C8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5. Rodzaj i opis działań naprawczych</w:t>
      </w:r>
    </w:p>
    <w:p w14:paraId="363888EF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1EA112A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BA15803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7BA7089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67C24F1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23A1FE0E" w14:textId="77777777" w:rsidR="001F00C8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lastRenderedPageBreak/>
        <w:t>6. Uwagi:</w:t>
      </w:r>
    </w:p>
    <w:p w14:paraId="189C2406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91EB1DA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999D075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CDF17A8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CD8BC4C" w14:textId="77777777" w:rsidR="00DA21F5" w:rsidRPr="008A5FD6" w:rsidRDefault="00DA21F5" w:rsidP="00DA21F5">
      <w:pPr>
        <w:autoSpaceDE w:val="0"/>
        <w:autoSpaceDN w:val="0"/>
        <w:adjustRightInd w:val="0"/>
        <w:rPr>
          <w:rFonts w:cs="Arial"/>
          <w:kern w:val="22"/>
          <w:szCs w:val="22"/>
        </w:rPr>
      </w:pPr>
    </w:p>
    <w:p w14:paraId="287917E2" w14:textId="2BC3B357" w:rsidR="00DA21F5" w:rsidRPr="008A5FD6" w:rsidRDefault="004715A9" w:rsidP="00DA21F5">
      <w:pPr>
        <w:autoSpaceDE w:val="0"/>
        <w:autoSpaceDN w:val="0"/>
        <w:adjustRightInd w:val="0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Kontrolowanego p</w:t>
      </w:r>
      <w:r w:rsidR="001F00C8" w:rsidRPr="008A5FD6">
        <w:rPr>
          <w:rFonts w:cs="Arial"/>
          <w:kern w:val="22"/>
          <w:szCs w:val="22"/>
        </w:rPr>
        <w:t xml:space="preserve">oinformowano, że jeżeli nie </w:t>
      </w:r>
      <w:r w:rsidR="0003335F">
        <w:rPr>
          <w:rFonts w:cs="Arial"/>
          <w:kern w:val="22"/>
          <w:szCs w:val="22"/>
        </w:rPr>
        <w:t>udziela informacji lub nie współpracuje</w:t>
      </w:r>
      <w:r w:rsidR="001F00C8" w:rsidRPr="008A5FD6">
        <w:rPr>
          <w:rFonts w:cs="Arial"/>
          <w:kern w:val="22"/>
          <w:szCs w:val="22"/>
        </w:rPr>
        <w:t xml:space="preserve"> w toku kontroli</w:t>
      </w:r>
      <w:r w:rsidR="0003335F">
        <w:rPr>
          <w:rFonts w:cs="Arial"/>
          <w:kern w:val="22"/>
          <w:szCs w:val="22"/>
        </w:rPr>
        <w:t>,</w:t>
      </w:r>
      <w:r w:rsidR="001F00C8" w:rsidRPr="008A5FD6">
        <w:rPr>
          <w:rFonts w:cs="Arial"/>
          <w:kern w:val="22"/>
          <w:szCs w:val="22"/>
        </w:rPr>
        <w:t xml:space="preserve"> to ustaleń dokonuje się na podstawie dowodów, danych lub informacji dostępnych org</w:t>
      </w:r>
      <w:r w:rsidR="00DA21F5" w:rsidRPr="008A5FD6">
        <w:rPr>
          <w:rFonts w:cs="Arial"/>
          <w:kern w:val="22"/>
          <w:szCs w:val="22"/>
        </w:rPr>
        <w:t xml:space="preserve">anowi </w:t>
      </w:r>
      <w:r w:rsidR="00754540">
        <w:rPr>
          <w:rFonts w:cs="Arial"/>
          <w:kern w:val="22"/>
          <w:szCs w:val="22"/>
        </w:rPr>
        <w:t>nadzoru rynku</w:t>
      </w:r>
      <w:r w:rsidR="00DA21F5" w:rsidRPr="008A5FD6">
        <w:rPr>
          <w:rFonts w:cs="Arial"/>
          <w:kern w:val="22"/>
          <w:szCs w:val="22"/>
        </w:rPr>
        <w:t>, który </w:t>
      </w:r>
      <w:r w:rsidR="00913811">
        <w:rPr>
          <w:rFonts w:cs="Arial"/>
          <w:kern w:val="22"/>
          <w:szCs w:val="22"/>
        </w:rPr>
        <w:t>przeprowadza kontrolę</w:t>
      </w:r>
      <w:r w:rsidR="001F00C8" w:rsidRPr="008A5FD6">
        <w:rPr>
          <w:rFonts w:cs="Arial"/>
          <w:kern w:val="22"/>
          <w:szCs w:val="22"/>
        </w:rPr>
        <w:t xml:space="preserve"> </w:t>
      </w:r>
      <w:r w:rsidR="00344E6C">
        <w:rPr>
          <w:rFonts w:cs="Arial"/>
          <w:kern w:val="22"/>
          <w:szCs w:val="22"/>
        </w:rPr>
        <w:t>(</w:t>
      </w:r>
      <w:r w:rsidR="001F00C8" w:rsidRPr="008A5FD6">
        <w:rPr>
          <w:rFonts w:cs="Arial"/>
          <w:kern w:val="22"/>
          <w:szCs w:val="22"/>
        </w:rPr>
        <w:t>art. </w:t>
      </w:r>
      <w:r w:rsidR="0003335F">
        <w:rPr>
          <w:rFonts w:cs="Arial"/>
          <w:kern w:val="22"/>
          <w:szCs w:val="22"/>
        </w:rPr>
        <w:t>67</w:t>
      </w:r>
      <w:r w:rsidR="001F00C8" w:rsidRPr="008A5FD6">
        <w:rPr>
          <w:rFonts w:cs="Arial"/>
          <w:kern w:val="22"/>
          <w:szCs w:val="22"/>
        </w:rPr>
        <w:t xml:space="preserve"> ustawy </w:t>
      </w:r>
      <w:r w:rsidR="00FF0129">
        <w:rPr>
          <w:rFonts w:cs="Arial"/>
          <w:kern w:val="22"/>
          <w:szCs w:val="22"/>
        </w:rPr>
        <w:t>z dnia 13 kwietnia 2016 r.</w:t>
      </w:r>
      <w:r w:rsidR="00FF0129">
        <w:rPr>
          <w:rFonts w:cs="Arial"/>
          <w:color w:val="000000"/>
          <w:kern w:val="22"/>
          <w:szCs w:val="22"/>
        </w:rPr>
        <w:t xml:space="preserve"> </w:t>
      </w:r>
      <w:r w:rsidR="00483F5C">
        <w:rPr>
          <w:rFonts w:cs="Arial"/>
          <w:color w:val="000000"/>
          <w:kern w:val="22"/>
          <w:szCs w:val="22"/>
        </w:rPr>
        <w:br/>
      </w:r>
      <w:r w:rsidR="001F00C8" w:rsidRPr="008A5FD6">
        <w:rPr>
          <w:rFonts w:cs="Arial"/>
          <w:kern w:val="22"/>
          <w:szCs w:val="22"/>
        </w:rPr>
        <w:t>o system</w:t>
      </w:r>
      <w:r w:rsidR="0003335F">
        <w:rPr>
          <w:rFonts w:cs="Arial"/>
          <w:kern w:val="22"/>
          <w:szCs w:val="22"/>
        </w:rPr>
        <w:t xml:space="preserve">ach </w:t>
      </w:r>
      <w:r w:rsidR="001F00C8" w:rsidRPr="008A5FD6">
        <w:rPr>
          <w:rFonts w:cs="Arial"/>
          <w:kern w:val="22"/>
          <w:szCs w:val="22"/>
        </w:rPr>
        <w:t>oceny zgodności</w:t>
      </w:r>
      <w:r w:rsidR="0003335F">
        <w:rPr>
          <w:rFonts w:cs="Arial"/>
          <w:kern w:val="22"/>
          <w:szCs w:val="22"/>
        </w:rPr>
        <w:t xml:space="preserve"> i nadzoru rynku</w:t>
      </w:r>
      <w:r w:rsidR="00344E6C">
        <w:rPr>
          <w:rFonts w:cs="Arial"/>
          <w:kern w:val="22"/>
          <w:szCs w:val="22"/>
        </w:rPr>
        <w:t>)</w:t>
      </w:r>
      <w:r w:rsidR="001F00C8" w:rsidRPr="008A5FD6">
        <w:rPr>
          <w:rFonts w:cs="Arial"/>
          <w:kern w:val="22"/>
          <w:szCs w:val="22"/>
        </w:rPr>
        <w:t>.</w:t>
      </w:r>
    </w:p>
    <w:p w14:paraId="4895FFC2" w14:textId="77777777" w:rsidR="001F00C8" w:rsidRPr="008A5FD6" w:rsidRDefault="001F00C8" w:rsidP="00DA21F5">
      <w:pPr>
        <w:rPr>
          <w:rFonts w:cs="Arial"/>
          <w:kern w:val="22"/>
          <w:szCs w:val="22"/>
        </w:rPr>
      </w:pPr>
    </w:p>
    <w:p w14:paraId="3D819A55" w14:textId="15A08F28" w:rsidR="001F00C8" w:rsidRPr="008A5FD6" w:rsidRDefault="001F00C8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7. Do protokołu dołącza się</w:t>
      </w:r>
      <w:r w:rsidR="00763E43">
        <w:rPr>
          <w:rFonts w:cs="Arial"/>
          <w:snapToGrid w:val="0"/>
          <w:kern w:val="22"/>
          <w:szCs w:val="22"/>
        </w:rPr>
        <w:t xml:space="preserve"> </w:t>
      </w:r>
      <w:r w:rsidR="00C15722" w:rsidRPr="008A5FD6">
        <w:rPr>
          <w:rFonts w:cs="Arial"/>
          <w:snapToGrid w:val="0"/>
          <w:kern w:val="22"/>
          <w:szCs w:val="22"/>
        </w:rPr>
        <w:t>……</w:t>
      </w:r>
      <w:r w:rsidR="00763E43">
        <w:rPr>
          <w:rFonts w:cs="Arial"/>
          <w:snapToGrid w:val="0"/>
          <w:kern w:val="22"/>
          <w:szCs w:val="22"/>
        </w:rPr>
        <w:t xml:space="preserve"> </w:t>
      </w:r>
      <w:r w:rsidR="00C15722" w:rsidRPr="008A5FD6">
        <w:rPr>
          <w:rFonts w:cs="Arial"/>
          <w:snapToGrid w:val="0"/>
          <w:kern w:val="22"/>
          <w:szCs w:val="22"/>
        </w:rPr>
        <w:t xml:space="preserve">załączników stanowiących </w:t>
      </w:r>
      <w:r w:rsidR="00FF0129">
        <w:rPr>
          <w:rFonts w:cs="Arial"/>
          <w:snapToGrid w:val="0"/>
          <w:kern w:val="22"/>
          <w:szCs w:val="22"/>
        </w:rPr>
        <w:t>integraln</w:t>
      </w:r>
      <w:r w:rsidR="00C15722" w:rsidRPr="008A5FD6">
        <w:rPr>
          <w:rFonts w:cs="Arial"/>
          <w:snapToGrid w:val="0"/>
          <w:kern w:val="22"/>
          <w:szCs w:val="22"/>
        </w:rPr>
        <w:t xml:space="preserve">ą </w:t>
      </w:r>
      <w:r w:rsidRPr="008A5FD6">
        <w:rPr>
          <w:rFonts w:cs="Arial"/>
          <w:snapToGrid w:val="0"/>
          <w:kern w:val="22"/>
          <w:szCs w:val="22"/>
        </w:rPr>
        <w:t>część</w:t>
      </w:r>
      <w:r w:rsidR="00C15722" w:rsidRPr="008A5FD6">
        <w:rPr>
          <w:rFonts w:cs="Arial"/>
          <w:snapToGrid w:val="0"/>
          <w:kern w:val="22"/>
          <w:szCs w:val="22"/>
        </w:rPr>
        <w:t xml:space="preserve"> protokołu</w:t>
      </w:r>
      <w:r w:rsidRPr="008A5FD6">
        <w:rPr>
          <w:rFonts w:cs="Arial"/>
          <w:snapToGrid w:val="0"/>
          <w:kern w:val="22"/>
          <w:szCs w:val="22"/>
        </w:rPr>
        <w:t>:</w:t>
      </w:r>
    </w:p>
    <w:p w14:paraId="300A7517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1) ……………………………………………</w:t>
      </w:r>
    </w:p>
    <w:p w14:paraId="12415DFE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2) ……………………………………………</w:t>
      </w:r>
    </w:p>
    <w:p w14:paraId="70BF9211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3) ……………………………………………</w:t>
      </w:r>
    </w:p>
    <w:p w14:paraId="00538A3E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</w:p>
    <w:p w14:paraId="1FEB2DF0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</w:p>
    <w:p w14:paraId="1C4E199F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Na tym protokół zakończono.</w:t>
      </w:r>
    </w:p>
    <w:p w14:paraId="7B39AAEC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</w:p>
    <w:p w14:paraId="6E5F087B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proofErr w:type="gramStart"/>
      <w:r w:rsidRPr="008A5FD6">
        <w:rPr>
          <w:rFonts w:cs="Arial"/>
          <w:snapToGrid w:val="0"/>
          <w:kern w:val="22"/>
          <w:szCs w:val="18"/>
        </w:rPr>
        <w:t>…….</w:t>
      </w:r>
      <w:proofErr w:type="gramEnd"/>
      <w:r w:rsidRPr="008A5FD6">
        <w:rPr>
          <w:rFonts w:cs="Arial"/>
          <w:snapToGrid w:val="0"/>
          <w:kern w:val="22"/>
          <w:szCs w:val="18"/>
        </w:rPr>
        <w:t xml:space="preserve">……………................, dnia </w:t>
      </w:r>
      <w:r w:rsidRPr="008A5FD6">
        <w:rPr>
          <w:rFonts w:cs="Arial"/>
          <w:snapToGrid w:val="0"/>
          <w:kern w:val="22"/>
        </w:rPr>
        <w:t>_ _. _ _. _ _ _ _ r.</w:t>
      </w:r>
    </w:p>
    <w:p w14:paraId="4ED5547D" w14:textId="77777777" w:rsidR="00DA21F5" w:rsidRPr="008A5FD6" w:rsidRDefault="00DA21F5" w:rsidP="00DA21F5">
      <w:pPr>
        <w:ind w:firstLine="142"/>
        <w:rPr>
          <w:rFonts w:cs="Arial"/>
          <w:kern w:val="22"/>
          <w:sz w:val="16"/>
          <w:szCs w:val="16"/>
        </w:rPr>
      </w:pPr>
      <w:r w:rsidRPr="008A5FD6">
        <w:rPr>
          <w:rFonts w:cs="Arial"/>
          <w:kern w:val="22"/>
          <w:sz w:val="16"/>
          <w:szCs w:val="16"/>
        </w:rPr>
        <w:t>(miejscowość)</w:t>
      </w:r>
    </w:p>
    <w:p w14:paraId="69171859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520EA96F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30F6CF53" w14:textId="77777777" w:rsidR="00EF5425" w:rsidRPr="00F57B99" w:rsidRDefault="00EF5425" w:rsidP="00EF5425">
      <w:pPr>
        <w:ind w:left="4536"/>
        <w:jc w:val="center"/>
        <w:rPr>
          <w:rFonts w:cs="Arial"/>
          <w:szCs w:val="22"/>
        </w:rPr>
      </w:pPr>
      <w:r w:rsidRPr="00F57B99">
        <w:rPr>
          <w:rFonts w:cs="Arial"/>
          <w:szCs w:val="22"/>
        </w:rPr>
        <w:t>……….……</w:t>
      </w:r>
      <w:r>
        <w:rPr>
          <w:rFonts w:cs="Arial"/>
          <w:szCs w:val="22"/>
        </w:rPr>
        <w:t>….</w:t>
      </w:r>
      <w:r w:rsidRPr="00F57B99">
        <w:rPr>
          <w:rFonts w:cs="Arial"/>
          <w:szCs w:val="22"/>
        </w:rPr>
        <w:t>…………………………</w:t>
      </w:r>
      <w:r>
        <w:rPr>
          <w:rFonts w:cs="Arial"/>
          <w:szCs w:val="22"/>
        </w:rPr>
        <w:t>……</w:t>
      </w:r>
      <w:r w:rsidRPr="00F57B99">
        <w:rPr>
          <w:rFonts w:cs="Arial"/>
          <w:szCs w:val="22"/>
        </w:rPr>
        <w:t>…</w:t>
      </w:r>
    </w:p>
    <w:p w14:paraId="077C6984" w14:textId="4A0B31ED" w:rsidR="00EF5425" w:rsidRPr="002F7CD8" w:rsidRDefault="00EF5425" w:rsidP="00EF5425">
      <w:pPr>
        <w:ind w:left="4536"/>
        <w:jc w:val="center"/>
        <w:rPr>
          <w:rFonts w:cs="Arial"/>
          <w:i/>
          <w:iCs/>
          <w:kern w:val="22"/>
          <w:sz w:val="16"/>
          <w:szCs w:val="16"/>
          <w:vertAlign w:val="superscript"/>
        </w:rPr>
      </w:pPr>
      <w:r w:rsidRPr="002F7CD8">
        <w:rPr>
          <w:rFonts w:cs="Arial"/>
          <w:i/>
          <w:iCs/>
          <w:sz w:val="16"/>
          <w:szCs w:val="16"/>
        </w:rPr>
        <w:t>(podpis</w:t>
      </w:r>
      <w:r w:rsidR="00B55DE7" w:rsidRPr="002F7CD8">
        <w:rPr>
          <w:rFonts w:cs="Arial"/>
          <w:i/>
          <w:iCs/>
          <w:kern w:val="22"/>
          <w:sz w:val="16"/>
          <w:szCs w:val="16"/>
        </w:rPr>
        <w:t xml:space="preserve"> własnoręczny</w:t>
      </w:r>
      <w:r w:rsidRPr="002F7CD8">
        <w:rPr>
          <w:rFonts w:cs="Arial"/>
          <w:i/>
          <w:iCs/>
          <w:sz w:val="16"/>
          <w:szCs w:val="16"/>
        </w:rPr>
        <w:t xml:space="preserve"> i pieczęć albo podpis elektroniczny</w:t>
      </w:r>
      <w:r w:rsidRPr="002F7CD8">
        <w:rPr>
          <w:rFonts w:cs="Arial"/>
          <w:i/>
          <w:iCs/>
          <w:sz w:val="16"/>
          <w:szCs w:val="16"/>
        </w:rPr>
        <w:br/>
        <w:t>inspektora pracy)</w:t>
      </w:r>
    </w:p>
    <w:p w14:paraId="7D74FBBB" w14:textId="77777777" w:rsidR="00450664" w:rsidRDefault="00450664" w:rsidP="00DA21F5">
      <w:pPr>
        <w:rPr>
          <w:rFonts w:cs="Arial"/>
          <w:kern w:val="22"/>
          <w:sz w:val="16"/>
          <w:szCs w:val="16"/>
          <w:vertAlign w:val="superscript"/>
        </w:rPr>
      </w:pPr>
    </w:p>
    <w:p w14:paraId="0BEA33CA" w14:textId="77777777" w:rsidR="00450664" w:rsidRDefault="00450664" w:rsidP="00DA21F5">
      <w:pPr>
        <w:rPr>
          <w:rFonts w:cs="Arial"/>
          <w:kern w:val="22"/>
          <w:sz w:val="16"/>
          <w:szCs w:val="16"/>
          <w:vertAlign w:val="superscript"/>
        </w:rPr>
      </w:pPr>
    </w:p>
    <w:p w14:paraId="13F9311D" w14:textId="7B6580CD" w:rsidR="00151872" w:rsidRPr="005002F0" w:rsidRDefault="00DA21F5" w:rsidP="005002F0">
      <w:pPr>
        <w:rPr>
          <w:rFonts w:cs="Arial"/>
          <w:kern w:val="22"/>
          <w:sz w:val="16"/>
          <w:szCs w:val="16"/>
        </w:rPr>
      </w:pPr>
      <w:r w:rsidRPr="008A5FD6">
        <w:rPr>
          <w:rFonts w:cs="Arial"/>
          <w:kern w:val="22"/>
          <w:sz w:val="16"/>
          <w:szCs w:val="16"/>
          <w:vertAlign w:val="superscript"/>
        </w:rPr>
        <w:t>(*)</w:t>
      </w:r>
      <w:r w:rsidRPr="008A5FD6">
        <w:rPr>
          <w:rFonts w:cs="Arial"/>
          <w:kern w:val="22"/>
          <w:sz w:val="16"/>
          <w:szCs w:val="16"/>
        </w:rPr>
        <w:t xml:space="preserve"> - </w:t>
      </w:r>
      <w:r w:rsidR="00450664">
        <w:rPr>
          <w:rFonts w:cs="Arial"/>
          <w:kern w:val="22"/>
          <w:sz w:val="16"/>
          <w:szCs w:val="16"/>
        </w:rPr>
        <w:t>wybrać właściwe i niepotrzebne skreślić</w:t>
      </w:r>
    </w:p>
    <w:sectPr w:rsidR="00151872" w:rsidRPr="005002F0" w:rsidSect="00EF5425">
      <w:footerReference w:type="even" r:id="rId8"/>
      <w:footerReference w:type="default" r:id="rId9"/>
      <w:headerReference w:type="first" r:id="rId10"/>
      <w:footerReference w:type="first" r:id="rId11"/>
      <w:pgSz w:w="11908" w:h="16833"/>
      <w:pgMar w:top="851" w:right="1134" w:bottom="851" w:left="1134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AE729" w14:textId="77777777" w:rsidR="00EF51BB" w:rsidRDefault="00EF51BB">
      <w:r>
        <w:separator/>
      </w:r>
    </w:p>
  </w:endnote>
  <w:endnote w:type="continuationSeparator" w:id="0">
    <w:p w14:paraId="65237DAA" w14:textId="77777777" w:rsidR="00EF51BB" w:rsidRDefault="00EF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69AE" w14:textId="77777777" w:rsidR="001F00C8" w:rsidRDefault="002D17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F00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00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BC22740" w14:textId="77777777" w:rsidR="001F00C8" w:rsidRDefault="001F00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26136" w14:textId="7E766E97" w:rsidR="001F00C8" w:rsidRPr="00E8245D" w:rsidRDefault="002D177E" w:rsidP="00E8245D">
    <w:pPr>
      <w:pStyle w:val="Stopka"/>
      <w:framePr w:wrap="around" w:vAnchor="text" w:hAnchor="page" w:x="10861" w:y="20"/>
      <w:rPr>
        <w:rStyle w:val="Numerstrony"/>
        <w:szCs w:val="16"/>
      </w:rPr>
    </w:pPr>
    <w:r w:rsidRPr="00E8245D">
      <w:rPr>
        <w:rStyle w:val="Numerstrony"/>
        <w:szCs w:val="16"/>
      </w:rPr>
      <w:fldChar w:fldCharType="begin"/>
    </w:r>
    <w:r w:rsidR="001F00C8" w:rsidRPr="00E8245D">
      <w:rPr>
        <w:rStyle w:val="Numerstrony"/>
        <w:szCs w:val="16"/>
      </w:rPr>
      <w:instrText xml:space="preserve">PAGE  </w:instrText>
    </w:r>
    <w:r w:rsidRPr="00E8245D">
      <w:rPr>
        <w:rStyle w:val="Numerstrony"/>
        <w:szCs w:val="16"/>
      </w:rPr>
      <w:fldChar w:fldCharType="separate"/>
    </w:r>
    <w:r w:rsidR="001976AA">
      <w:rPr>
        <w:rStyle w:val="Numerstrony"/>
        <w:noProof/>
        <w:szCs w:val="16"/>
      </w:rPr>
      <w:t>1</w:t>
    </w:r>
    <w:r w:rsidRPr="00E8245D">
      <w:rPr>
        <w:rStyle w:val="Numerstrony"/>
        <w:szCs w:val="16"/>
      </w:rPr>
      <w:fldChar w:fldCharType="end"/>
    </w:r>
  </w:p>
  <w:p w14:paraId="0128471D" w14:textId="2C714A85" w:rsidR="00DA21F5" w:rsidRPr="00DA21F5" w:rsidRDefault="00DA21F5" w:rsidP="00151872">
    <w:pPr>
      <w:pStyle w:val="Tekstpodstawowywcity"/>
      <w:tabs>
        <w:tab w:val="left" w:pos="0"/>
      </w:tabs>
      <w:ind w:firstLine="0"/>
      <w:jc w:val="lef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AF8E" w14:textId="77777777" w:rsidR="00EF5425" w:rsidRDefault="00EF5425" w:rsidP="00EF542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D449990" w14:textId="77777777" w:rsidR="00EF5425" w:rsidRDefault="00EF5425" w:rsidP="00EF542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C322464" w14:textId="77777777" w:rsidR="00EF5425" w:rsidRDefault="00EF5425" w:rsidP="00EF542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EA3B147" w14:textId="2D38E550" w:rsidR="00EF5425" w:rsidRPr="0097472C" w:rsidRDefault="00EF5425" w:rsidP="00EF542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971F22" wp14:editId="1BABE9E6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38572853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8B00C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463A3A47" w14:textId="135C7763" w:rsidR="00EF5425" w:rsidRPr="00EF5425" w:rsidRDefault="00EF5425" w:rsidP="00EF542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4FB6D" w14:textId="77777777" w:rsidR="00EF51BB" w:rsidRDefault="00EF51BB">
      <w:r>
        <w:separator/>
      </w:r>
    </w:p>
  </w:footnote>
  <w:footnote w:type="continuationSeparator" w:id="0">
    <w:p w14:paraId="605E4707" w14:textId="77777777" w:rsidR="00EF51BB" w:rsidRDefault="00EF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7D49" w14:textId="77777777" w:rsidR="00EF5425" w:rsidRPr="0091728C" w:rsidRDefault="00EF5425" w:rsidP="00EF5425">
    <w:pPr>
      <w:keepNext/>
      <w:jc w:val="right"/>
      <w:rPr>
        <w:rFonts w:cs="Arial"/>
        <w:spacing w:val="100"/>
        <w:szCs w:val="22"/>
      </w:rPr>
    </w:pPr>
    <w:r>
      <w:rPr>
        <w:kern w:val="22"/>
        <w:szCs w:val="16"/>
      </w:rPr>
      <w:t>Załącznik nr 11.11</w:t>
    </w:r>
  </w:p>
  <w:p w14:paraId="03D91218" w14:textId="77777777" w:rsidR="00EF5425" w:rsidRDefault="00EF5425" w:rsidP="00EF5425">
    <w:pPr>
      <w:keepNext/>
      <w:jc w:val="center"/>
      <w:rPr>
        <w:rFonts w:cs="Arial"/>
        <w:b/>
        <w:spacing w:val="100"/>
        <w:szCs w:val="22"/>
      </w:rPr>
    </w:pPr>
  </w:p>
  <w:p w14:paraId="3997DB84" w14:textId="77777777" w:rsidR="00EF5425" w:rsidRPr="00AC4607" w:rsidRDefault="00EF5425" w:rsidP="00EF5425">
    <w:pPr>
      <w:keepNext/>
      <w:jc w:val="center"/>
      <w:rPr>
        <w:rFonts w:cs="Arial"/>
        <w:b/>
        <w:spacing w:val="100"/>
        <w:szCs w:val="22"/>
      </w:rPr>
    </w:pPr>
    <w:r w:rsidRPr="00AC4607">
      <w:rPr>
        <w:rFonts w:cs="Arial"/>
        <w:b/>
        <w:spacing w:val="100"/>
        <w:szCs w:val="22"/>
      </w:rPr>
      <w:t>WZÓR</w:t>
    </w:r>
  </w:p>
  <w:p w14:paraId="11CD3BA7" w14:textId="77777777" w:rsidR="00EF5425" w:rsidRDefault="00EF5425" w:rsidP="00EF5425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09761EA8" wp14:editId="1382D439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8A3243" w14:textId="77777777" w:rsidR="00EF5425" w:rsidRDefault="00EF54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431B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CB172DA"/>
    <w:multiLevelType w:val="singleLevel"/>
    <w:tmpl w:val="ADFE59E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5897AD8"/>
    <w:multiLevelType w:val="singleLevel"/>
    <w:tmpl w:val="6972AD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7880A01"/>
    <w:multiLevelType w:val="singleLevel"/>
    <w:tmpl w:val="101080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num w:numId="1" w16cid:durableId="1550415897">
    <w:abstractNumId w:val="0"/>
  </w:num>
  <w:num w:numId="2" w16cid:durableId="1327248203">
    <w:abstractNumId w:val="3"/>
  </w:num>
  <w:num w:numId="3" w16cid:durableId="683701922">
    <w:abstractNumId w:val="1"/>
  </w:num>
  <w:num w:numId="4" w16cid:durableId="74087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linkStyles/>
  <w:defaultTabStop w:val="850"/>
  <w:hyphenationZone w:val="425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87A"/>
    <w:rsid w:val="000215D9"/>
    <w:rsid w:val="0003335F"/>
    <w:rsid w:val="00074B28"/>
    <w:rsid w:val="000B4A42"/>
    <w:rsid w:val="00151872"/>
    <w:rsid w:val="00180539"/>
    <w:rsid w:val="00181EDF"/>
    <w:rsid w:val="001973EE"/>
    <w:rsid w:val="001976AA"/>
    <w:rsid w:val="001A417E"/>
    <w:rsid w:val="001A4F67"/>
    <w:rsid w:val="001F00C8"/>
    <w:rsid w:val="0022672B"/>
    <w:rsid w:val="00260D83"/>
    <w:rsid w:val="00274F15"/>
    <w:rsid w:val="00275454"/>
    <w:rsid w:val="002C2C79"/>
    <w:rsid w:val="002D177E"/>
    <w:rsid w:val="002E3362"/>
    <w:rsid w:val="002F7CD8"/>
    <w:rsid w:val="0030783E"/>
    <w:rsid w:val="00314311"/>
    <w:rsid w:val="00316994"/>
    <w:rsid w:val="00325FE3"/>
    <w:rsid w:val="00331D25"/>
    <w:rsid w:val="00344E6C"/>
    <w:rsid w:val="00365948"/>
    <w:rsid w:val="003B1902"/>
    <w:rsid w:val="003C1D5D"/>
    <w:rsid w:val="003D2ADB"/>
    <w:rsid w:val="003E7C8C"/>
    <w:rsid w:val="0040773C"/>
    <w:rsid w:val="00450664"/>
    <w:rsid w:val="00466DC8"/>
    <w:rsid w:val="004715A9"/>
    <w:rsid w:val="0048051F"/>
    <w:rsid w:val="00483F5C"/>
    <w:rsid w:val="00496CE1"/>
    <w:rsid w:val="004C0501"/>
    <w:rsid w:val="005002F0"/>
    <w:rsid w:val="005C5205"/>
    <w:rsid w:val="005C5734"/>
    <w:rsid w:val="005D4EA9"/>
    <w:rsid w:val="005E5624"/>
    <w:rsid w:val="00610208"/>
    <w:rsid w:val="006360F4"/>
    <w:rsid w:val="00643D8D"/>
    <w:rsid w:val="006D5105"/>
    <w:rsid w:val="006F52C7"/>
    <w:rsid w:val="006F61F5"/>
    <w:rsid w:val="00701B98"/>
    <w:rsid w:val="00716942"/>
    <w:rsid w:val="00747B5F"/>
    <w:rsid w:val="00754540"/>
    <w:rsid w:val="00755CFC"/>
    <w:rsid w:val="00763E43"/>
    <w:rsid w:val="0078262E"/>
    <w:rsid w:val="0078796D"/>
    <w:rsid w:val="007F08A1"/>
    <w:rsid w:val="00810886"/>
    <w:rsid w:val="0083287A"/>
    <w:rsid w:val="00866B67"/>
    <w:rsid w:val="00870B49"/>
    <w:rsid w:val="00870F44"/>
    <w:rsid w:val="00876E50"/>
    <w:rsid w:val="008A07BF"/>
    <w:rsid w:val="008A5FD6"/>
    <w:rsid w:val="008C724D"/>
    <w:rsid w:val="008D1298"/>
    <w:rsid w:val="008E192F"/>
    <w:rsid w:val="00902667"/>
    <w:rsid w:val="00913811"/>
    <w:rsid w:val="00917DC3"/>
    <w:rsid w:val="0092790D"/>
    <w:rsid w:val="00950519"/>
    <w:rsid w:val="00983758"/>
    <w:rsid w:val="009A39AE"/>
    <w:rsid w:val="009C1D0C"/>
    <w:rsid w:val="009F52EA"/>
    <w:rsid w:val="009F5B45"/>
    <w:rsid w:val="00A17D50"/>
    <w:rsid w:val="00A34AAC"/>
    <w:rsid w:val="00A94523"/>
    <w:rsid w:val="00AC4681"/>
    <w:rsid w:val="00AD3793"/>
    <w:rsid w:val="00AD3C9C"/>
    <w:rsid w:val="00AD6C89"/>
    <w:rsid w:val="00B3307A"/>
    <w:rsid w:val="00B3635D"/>
    <w:rsid w:val="00B55DE7"/>
    <w:rsid w:val="00B9150E"/>
    <w:rsid w:val="00BC2CA3"/>
    <w:rsid w:val="00BC6597"/>
    <w:rsid w:val="00C075F4"/>
    <w:rsid w:val="00C15722"/>
    <w:rsid w:val="00C20CFD"/>
    <w:rsid w:val="00C6141A"/>
    <w:rsid w:val="00C63DB0"/>
    <w:rsid w:val="00CC4ABB"/>
    <w:rsid w:val="00CC7697"/>
    <w:rsid w:val="00CD1231"/>
    <w:rsid w:val="00CE0408"/>
    <w:rsid w:val="00CE1C3F"/>
    <w:rsid w:val="00CE37B1"/>
    <w:rsid w:val="00CE581C"/>
    <w:rsid w:val="00CE6CFA"/>
    <w:rsid w:val="00D03EA0"/>
    <w:rsid w:val="00D736E7"/>
    <w:rsid w:val="00DA21F5"/>
    <w:rsid w:val="00DC067A"/>
    <w:rsid w:val="00DD766C"/>
    <w:rsid w:val="00E37A86"/>
    <w:rsid w:val="00E52277"/>
    <w:rsid w:val="00E56AA2"/>
    <w:rsid w:val="00E628D0"/>
    <w:rsid w:val="00E8245D"/>
    <w:rsid w:val="00EC6E8F"/>
    <w:rsid w:val="00ED465D"/>
    <w:rsid w:val="00ED7AEB"/>
    <w:rsid w:val="00EF2DEF"/>
    <w:rsid w:val="00EF51BB"/>
    <w:rsid w:val="00EF5425"/>
    <w:rsid w:val="00F110D5"/>
    <w:rsid w:val="00F12F03"/>
    <w:rsid w:val="00F4370D"/>
    <w:rsid w:val="00F62511"/>
    <w:rsid w:val="00F64C57"/>
    <w:rsid w:val="00FA6C06"/>
    <w:rsid w:val="00FB113B"/>
    <w:rsid w:val="00FF0129"/>
    <w:rsid w:val="00FF56EC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613CC3"/>
  <w15:docId w15:val="{EB37B6E2-0A65-4F10-BA0D-B958CF6D7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A86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2D177E"/>
    <w:pPr>
      <w:keepNext/>
      <w:widowControl w:val="0"/>
      <w:jc w:val="center"/>
      <w:outlineLvl w:val="0"/>
    </w:pPr>
    <w:rPr>
      <w:b/>
      <w:sz w:val="18"/>
    </w:rPr>
  </w:style>
  <w:style w:type="paragraph" w:styleId="Nagwek2">
    <w:name w:val="heading 2"/>
    <w:basedOn w:val="Normalny"/>
    <w:next w:val="Normalny"/>
    <w:qFormat/>
    <w:rsid w:val="002D177E"/>
    <w:pPr>
      <w:keepNext/>
      <w:widowControl w:val="0"/>
      <w:jc w:val="right"/>
      <w:outlineLvl w:val="1"/>
    </w:pPr>
    <w:rPr>
      <w:b/>
      <w:snapToGrid w:val="0"/>
      <w:color w:val="000000"/>
    </w:rPr>
  </w:style>
  <w:style w:type="paragraph" w:styleId="Nagwek3">
    <w:name w:val="heading 3"/>
    <w:basedOn w:val="Normalny"/>
    <w:next w:val="Normalny"/>
    <w:qFormat/>
    <w:rsid w:val="002D177E"/>
    <w:pPr>
      <w:keepNext/>
      <w:widowControl w:val="0"/>
      <w:jc w:val="center"/>
      <w:outlineLvl w:val="2"/>
    </w:pPr>
    <w:rPr>
      <w:rFonts w:ascii="Times New Roman" w:hAnsi="Times New Roman"/>
      <w:b/>
      <w:snapToGrid w:val="0"/>
      <w:color w:val="000000"/>
      <w:spacing w:val="20"/>
      <w:szCs w:val="22"/>
    </w:rPr>
  </w:style>
  <w:style w:type="paragraph" w:styleId="Nagwek4">
    <w:name w:val="heading 4"/>
    <w:basedOn w:val="Normalny"/>
    <w:next w:val="Normalny"/>
    <w:qFormat/>
    <w:rsid w:val="002D177E"/>
    <w:pPr>
      <w:keepNext/>
      <w:widowControl w:val="0"/>
      <w:jc w:val="center"/>
      <w:outlineLvl w:val="3"/>
    </w:pPr>
    <w:rPr>
      <w:rFonts w:ascii="Times New Roman" w:hAnsi="Times New Roman"/>
      <w:b/>
      <w:i/>
      <w:snapToGrid w:val="0"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D17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D177E"/>
  </w:style>
  <w:style w:type="paragraph" w:customStyle="1" w:styleId="Trescpunktu">
    <w:name w:val="Tresc punktu"/>
    <w:basedOn w:val="Normalny"/>
    <w:rsid w:val="00E37A86"/>
    <w:pPr>
      <w:ind w:left="425" w:hanging="425"/>
    </w:pPr>
  </w:style>
  <w:style w:type="paragraph" w:customStyle="1" w:styleId="Aduzasadnienie">
    <w:name w:val="Ad_uzasadnienie"/>
    <w:basedOn w:val="Trescpunktu"/>
    <w:autoRedefine/>
    <w:rsid w:val="00E37A86"/>
    <w:pPr>
      <w:ind w:left="851" w:hanging="851"/>
    </w:pPr>
  </w:style>
  <w:style w:type="paragraph" w:customStyle="1" w:styleId="Adresatdokumentu">
    <w:name w:val="Adresat dokumentu"/>
    <w:basedOn w:val="Normalny"/>
    <w:rsid w:val="00E37A86"/>
    <w:pPr>
      <w:ind w:left="5103"/>
    </w:pPr>
    <w:rPr>
      <w:b/>
    </w:rPr>
  </w:style>
  <w:style w:type="paragraph" w:customStyle="1" w:styleId="Kod">
    <w:name w:val="Kod"/>
    <w:next w:val="Normalny"/>
    <w:rsid w:val="00E37A86"/>
    <w:rPr>
      <w:rFonts w:ascii="Arial" w:hAnsi="Arial"/>
      <w:b/>
      <w:caps/>
      <w:noProof/>
      <w:sz w:val="22"/>
    </w:rPr>
  </w:style>
  <w:style w:type="paragraph" w:customStyle="1" w:styleId="Podstawaprawna">
    <w:name w:val="Podstawa prawna"/>
    <w:basedOn w:val="Normalny"/>
    <w:next w:val="Normalny"/>
    <w:rsid w:val="00E37A86"/>
    <w:pPr>
      <w:ind w:left="425" w:hanging="425"/>
    </w:pPr>
  </w:style>
  <w:style w:type="paragraph" w:customStyle="1" w:styleId="Tresczarzutu">
    <w:name w:val="Tresc zarzutu"/>
    <w:basedOn w:val="Normalny"/>
    <w:next w:val="Normalny"/>
    <w:autoRedefine/>
    <w:rsid w:val="00E37A86"/>
    <w:pPr>
      <w:tabs>
        <w:tab w:val="left" w:leader="dot" w:pos="9781"/>
      </w:tabs>
      <w:ind w:left="425" w:hanging="425"/>
    </w:pPr>
    <w:rPr>
      <w:b/>
    </w:rPr>
  </w:style>
  <w:style w:type="paragraph" w:customStyle="1" w:styleId="Przepisykolegium">
    <w:name w:val="Przepisy kolegium"/>
    <w:basedOn w:val="Tresczarzutu"/>
    <w:autoRedefine/>
    <w:rsid w:val="00E37A86"/>
    <w:pPr>
      <w:tabs>
        <w:tab w:val="clear" w:pos="9781"/>
      </w:tabs>
    </w:pPr>
    <w:rPr>
      <w:b w:val="0"/>
    </w:rPr>
  </w:style>
  <w:style w:type="paragraph" w:styleId="Tekstpodstawowy">
    <w:name w:val="Body Text"/>
    <w:basedOn w:val="Normalny"/>
    <w:semiHidden/>
    <w:rsid w:val="002D177E"/>
    <w:pPr>
      <w:jc w:val="left"/>
    </w:pPr>
    <w:rPr>
      <w:i/>
      <w:sz w:val="20"/>
    </w:rPr>
  </w:style>
  <w:style w:type="paragraph" w:styleId="Tekstpodstawowywcity">
    <w:name w:val="Body Text Indent"/>
    <w:basedOn w:val="Normalny"/>
    <w:semiHidden/>
    <w:rsid w:val="002D177E"/>
    <w:pPr>
      <w:ind w:firstLine="431"/>
    </w:pPr>
    <w:rPr>
      <w:i/>
      <w:sz w:val="20"/>
    </w:rPr>
  </w:style>
  <w:style w:type="paragraph" w:styleId="Tekstpodstawowy2">
    <w:name w:val="Body Text 2"/>
    <w:basedOn w:val="Normalny"/>
    <w:semiHidden/>
    <w:rsid w:val="002D177E"/>
    <w:pPr>
      <w:autoSpaceDE w:val="0"/>
      <w:autoSpaceDN w:val="0"/>
      <w:adjustRightInd w:val="0"/>
    </w:pPr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rsid w:val="002D177E"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rsid w:val="002D177E"/>
    <w:rPr>
      <w:rFonts w:ascii="Arial" w:hAnsi="Arial"/>
      <w:sz w:val="22"/>
    </w:rPr>
  </w:style>
  <w:style w:type="character" w:customStyle="1" w:styleId="ZnakZnak1">
    <w:name w:val="Znak Znak1"/>
    <w:basedOn w:val="Domylnaczcionkaakapitu"/>
    <w:rsid w:val="002D177E"/>
    <w:rPr>
      <w:rFonts w:ascii="Arial" w:hAnsi="Arial"/>
      <w:sz w:val="22"/>
    </w:rPr>
  </w:style>
  <w:style w:type="paragraph" w:styleId="Tekstpodstawowy3">
    <w:name w:val="Body Text 3"/>
    <w:basedOn w:val="Normalny"/>
    <w:semiHidden/>
    <w:rsid w:val="002D177E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A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A4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12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123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1231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12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1231"/>
    <w:rPr>
      <w:rFonts w:ascii="Arial" w:hAnsi="Arial"/>
      <w:b/>
      <w:bCs/>
    </w:rPr>
  </w:style>
  <w:style w:type="character" w:customStyle="1" w:styleId="NagwekZnak">
    <w:name w:val="Nagłówek Znak"/>
    <w:basedOn w:val="Domylnaczcionkaakapitu"/>
    <w:link w:val="Nagwek"/>
    <w:rsid w:val="00CE37B1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rsid w:val="00EF54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PIP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806E8-716D-4197-AF01-AD5C3D41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PIP1.dot</Template>
  <TotalTime>8</TotalTime>
  <Pages>3</Pages>
  <Words>773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Symb</vt:lpstr>
    </vt:vector>
  </TitlesOfParts>
  <Company>OIP Katowice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Symb</dc:title>
  <dc:creator>Włodzimierz Kacuga;Paweł Żukowski</dc:creator>
  <cp:lastModifiedBy>Tomasz Pawłowski</cp:lastModifiedBy>
  <cp:revision>3</cp:revision>
  <cp:lastPrinted>2017-04-13T08:50:00Z</cp:lastPrinted>
  <dcterms:created xsi:type="dcterms:W3CDTF">2026-06-18T10:39:00Z</dcterms:created>
  <dcterms:modified xsi:type="dcterms:W3CDTF">2026-06-19T12:13:00Z</dcterms:modified>
</cp:coreProperties>
</file>